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25406" w:rsidR="00FA5127" w:rsidP="00FA5127" w:rsidRDefault="005E5124" w14:paraId="309DDFF3" w14:textId="397C128A">
      <w:pPr>
        <w:pStyle w:val="Kop1"/>
        <w:numPr>
          <w:ilvl w:val="0"/>
          <w:numId w:val="0"/>
        </w:numPr>
        <w:ind w:left="720" w:hanging="720"/>
      </w:pPr>
      <w:bookmarkStart w:name="_Toc101445100" w:id="0"/>
      <w:r w:rsidR="005E5124">
        <w:rPr/>
        <w:t xml:space="preserve">Formulier </w:t>
      </w:r>
      <w:r w:rsidR="4810617C">
        <w:rPr/>
        <w:t>9</w:t>
      </w:r>
      <w:r w:rsidR="00FA5127">
        <w:rPr/>
        <w:t xml:space="preserve"> </w:t>
      </w:r>
      <w:r w:rsidR="00FA5127">
        <w:rPr/>
        <w:t>– Checklist in te dienen documenten</w:t>
      </w:r>
      <w:bookmarkEnd w:id="0"/>
      <w:r w:rsidR="00A0101F">
        <w:rPr/>
        <w:t xml:space="preserve"> (versie 1.0)</w:t>
      </w:r>
    </w:p>
    <w:p w:rsidRPr="00825406" w:rsidR="005E5124" w:rsidP="00FA5127" w:rsidRDefault="00FA5127" w14:paraId="12EC5EC1" w14:textId="3670F2C4">
      <w:r w:rsidRPr="00825406">
        <w:rPr>
          <w:rFonts w:cs="Arial"/>
          <w:b/>
        </w:rPr>
        <w:t xml:space="preserve">Behorende bij de aanbesteding: </w:t>
      </w:r>
      <w:r w:rsidR="00021D4F">
        <w:rPr>
          <w:b/>
        </w:rPr>
        <w:t>240086REG</w:t>
      </w:r>
      <w:r w:rsidRPr="00E84B79" w:rsidR="00E84B79">
        <w:rPr>
          <w:b/>
        </w:rPr>
        <w:t xml:space="preserve"> Doelgroepenvervoer</w:t>
      </w:r>
    </w:p>
    <w:p w:rsidRPr="00825406" w:rsidR="00F9204B" w:rsidP="00FA5127" w:rsidRDefault="00F9204B" w14:paraId="68F9FA65" w14:textId="77777777"/>
    <w:tbl>
      <w:tblPr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93"/>
        <w:gridCol w:w="6378"/>
        <w:gridCol w:w="1560"/>
      </w:tblGrid>
      <w:tr w:rsidRPr="00825406" w:rsidR="00F9204B" w:rsidTr="34F29FC7" w14:paraId="5EFC42D3" w14:textId="77777777">
        <w:trPr>
          <w:jc w:val="center"/>
        </w:trPr>
        <w:tc>
          <w:tcPr>
            <w:tcW w:w="993" w:type="dxa"/>
            <w:shd w:val="clear" w:color="auto" w:fill="95B3D7" w:themeFill="accent1" w:themeFillTint="99"/>
            <w:tcMar/>
          </w:tcPr>
          <w:p w:rsidRPr="00825406" w:rsidR="00F9204B" w:rsidP="009F67C6" w:rsidRDefault="00F9204B" w14:paraId="34C3B4FC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Nr.</w:t>
            </w:r>
          </w:p>
        </w:tc>
        <w:tc>
          <w:tcPr>
            <w:tcW w:w="6378" w:type="dxa"/>
            <w:shd w:val="clear" w:color="auto" w:fill="95B3D7" w:themeFill="accent1" w:themeFillTint="99"/>
            <w:tcMar/>
          </w:tcPr>
          <w:p w:rsidRPr="00825406" w:rsidR="00F9204B" w:rsidP="009F67C6" w:rsidRDefault="00F9204B" w14:paraId="5302E9EF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Omschrijving vraag/ gevraagde</w:t>
            </w:r>
          </w:p>
        </w:tc>
        <w:tc>
          <w:tcPr>
            <w:tcW w:w="1560" w:type="dxa"/>
            <w:shd w:val="clear" w:color="auto" w:fill="95B3D7" w:themeFill="accent1" w:themeFillTint="99"/>
            <w:tcMar/>
          </w:tcPr>
          <w:p w:rsidRPr="00825406" w:rsidR="00F9204B" w:rsidP="009F67C6" w:rsidRDefault="00F9204B" w14:paraId="31D54D1E" w14:textId="77777777">
            <w:pPr>
              <w:rPr>
                <w:rStyle w:val="Intensieveverwijzing"/>
                <w:rFonts w:eastAsia="MS Mincho"/>
              </w:rPr>
            </w:pPr>
            <w:r w:rsidRPr="00825406">
              <w:rPr>
                <w:rStyle w:val="Intensieveverwijzing"/>
                <w:rFonts w:eastAsia="MS Mincho"/>
              </w:rPr>
              <w:t>Toegevoegd</w:t>
            </w:r>
          </w:p>
        </w:tc>
      </w:tr>
      <w:tr w:rsidRPr="00825406" w:rsidR="00F9204B" w:rsidTr="34F29FC7" w14:paraId="584EAA91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0E9C8B12" w14:textId="77777777">
            <w:r w:rsidRPr="00825406">
              <w:t>1.</w:t>
            </w:r>
          </w:p>
        </w:tc>
        <w:tc>
          <w:tcPr>
            <w:tcW w:w="6378" w:type="dxa"/>
            <w:tcMar/>
          </w:tcPr>
          <w:p w:rsidR="00F9204B" w:rsidP="009F67C6" w:rsidRDefault="00F9204B" w14:paraId="02EEFE28" w14:textId="77777777">
            <w:r w:rsidRPr="00825406">
              <w:t>Aanbiedingsbrief, met vermelding van</w:t>
            </w:r>
            <w:r w:rsidR="00D15019">
              <w:t xml:space="preserve"> </w:t>
            </w:r>
            <w:r w:rsidRPr="00825406">
              <w:t>de contactpersonen van de inschrijver.</w:t>
            </w:r>
          </w:p>
          <w:p w:rsidRPr="00825406" w:rsidR="00D15019" w:rsidP="009F67C6" w:rsidRDefault="00D15019" w14:paraId="268FF307" w14:textId="0481CF01"/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7B6B23F0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6D300284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5CF26A98" w14:textId="77777777">
            <w:r w:rsidRPr="00825406">
              <w:t>2.</w:t>
            </w:r>
          </w:p>
        </w:tc>
        <w:tc>
          <w:tcPr>
            <w:tcW w:w="6378" w:type="dxa"/>
            <w:tcMar/>
          </w:tcPr>
          <w:p w:rsidRPr="00825406" w:rsidR="00F9204B" w:rsidP="005C4082" w:rsidRDefault="00F9204B" w14:paraId="5AF034F7" w14:textId="3C6B5067">
            <w:r w:rsidR="00F9204B">
              <w:rPr/>
              <w:t xml:space="preserve">Ingevuld en rechtsgeldig ondertekend </w:t>
            </w:r>
            <w:r w:rsidR="005C4082">
              <w:rPr/>
              <w:t>Formulier 1</w:t>
            </w:r>
            <w:r w:rsidR="00F9204B">
              <w:rPr/>
              <w:t xml:space="preserve"> – Uniform Europees </w:t>
            </w:r>
            <w:r w:rsidR="00A57070">
              <w:rPr/>
              <w:t>Aanbestedingsdocument*</w:t>
            </w:r>
          </w:p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4C2CC936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6FE92F33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65DD835A" w14:textId="77777777">
            <w:r w:rsidRPr="00825406">
              <w:t>3.</w:t>
            </w:r>
          </w:p>
        </w:tc>
        <w:tc>
          <w:tcPr>
            <w:tcW w:w="6378" w:type="dxa"/>
            <w:tcMar/>
          </w:tcPr>
          <w:p w:rsidRPr="00825406" w:rsidR="00F9204B" w:rsidP="009F67C6" w:rsidRDefault="00F9204B" w14:paraId="2218C467" w14:textId="743FCE32">
            <w:r w:rsidR="00F9204B">
              <w:rPr/>
              <w:t>Ingevul</w:t>
            </w:r>
            <w:r w:rsidR="005C4082">
              <w:rPr/>
              <w:t>d en rechtsgeldig ondertekend Formulier 2</w:t>
            </w:r>
            <w:r w:rsidR="00F9204B">
              <w:rPr/>
              <w:t xml:space="preserve"> </w:t>
            </w:r>
            <w:r w:rsidR="005C4082">
              <w:rPr/>
              <w:t>–</w:t>
            </w:r>
            <w:r w:rsidR="00F9204B">
              <w:rPr/>
              <w:t xml:space="preserve"> </w:t>
            </w:r>
            <w:r w:rsidR="005C4082">
              <w:rPr/>
              <w:t>Model Verklaring R</w:t>
            </w:r>
            <w:r w:rsidR="00A43C47">
              <w:rPr/>
              <w:t>eferenties</w:t>
            </w:r>
            <w:r w:rsidR="00AA64AC">
              <w:rPr/>
              <w:t xml:space="preserve"> (maximaal 3 maal)</w:t>
            </w:r>
          </w:p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2B3373AB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4C0458F9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5FC4ADB0" w14:textId="77777777">
            <w:r w:rsidRPr="00825406">
              <w:t>4.</w:t>
            </w:r>
          </w:p>
        </w:tc>
        <w:tc>
          <w:tcPr>
            <w:tcW w:w="6378" w:type="dxa"/>
            <w:tcMar/>
          </w:tcPr>
          <w:p w:rsidRPr="00825406" w:rsidR="00F9204B" w:rsidP="005C4082" w:rsidRDefault="00F9204B" w14:paraId="17482403" w14:textId="3A33AA70">
            <w:r w:rsidR="00F9204B">
              <w:rPr/>
              <w:t xml:space="preserve">Ingevuld en rechtsgeldig ondertekend </w:t>
            </w:r>
            <w:r w:rsidR="005C4082">
              <w:rPr/>
              <w:t>Formulier 3 – Model C</w:t>
            </w:r>
            <w:r w:rsidR="00F9204B">
              <w:rPr/>
              <w:t>oncerngarantie (indien van toepassing)</w:t>
            </w:r>
          </w:p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459A5038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6B263134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5DD6201F" w14:textId="77777777">
            <w:r w:rsidRPr="00825406">
              <w:t>5.</w:t>
            </w:r>
          </w:p>
        </w:tc>
        <w:tc>
          <w:tcPr>
            <w:tcW w:w="6378" w:type="dxa"/>
            <w:tcMar/>
          </w:tcPr>
          <w:p w:rsidRPr="00825406" w:rsidR="00F9204B" w:rsidP="005C4082" w:rsidRDefault="00F9204B" w14:paraId="7A9B3307" w14:textId="67307DFF">
            <w:r w:rsidR="00F9204B">
              <w:rPr/>
              <w:t xml:space="preserve">Ingevuld en rechtsgeldig ondertekend </w:t>
            </w:r>
            <w:r w:rsidR="005C4082">
              <w:rPr/>
              <w:t>Formulier 4</w:t>
            </w:r>
            <w:r w:rsidR="00F9204B">
              <w:rPr/>
              <w:t xml:space="preserve"> – </w:t>
            </w:r>
            <w:r w:rsidR="005C4082">
              <w:rPr/>
              <w:t xml:space="preserve">Model </w:t>
            </w:r>
            <w:r w:rsidR="00F9204B">
              <w:rPr/>
              <w:t>Verklaring Derde - Ter Beschikkingstelling Middelen (indien van toepassing)</w:t>
            </w:r>
          </w:p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2F0197B8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4EDCAEA7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333A7D0C" w14:textId="77777777">
            <w:r w:rsidRPr="00825406">
              <w:t>6.</w:t>
            </w:r>
          </w:p>
        </w:tc>
        <w:tc>
          <w:tcPr>
            <w:tcW w:w="6378" w:type="dxa"/>
            <w:tcMar/>
          </w:tcPr>
          <w:p w:rsidRPr="00825406" w:rsidR="00F9204B" w:rsidP="00575A5A" w:rsidRDefault="00F9204B" w14:paraId="3E860503" w14:textId="1FD007AF">
            <w:r w:rsidR="00F9204B">
              <w:rPr/>
              <w:t xml:space="preserve">Ingevuld en rechtsgeldig ondertekend </w:t>
            </w:r>
            <w:r w:rsidR="005C4082">
              <w:rPr/>
              <w:t>Formulier 5</w:t>
            </w:r>
            <w:r w:rsidR="00825406">
              <w:rPr/>
              <w:t xml:space="preserve"> </w:t>
            </w:r>
            <w:r w:rsidR="00F9204B">
              <w:rPr/>
              <w:t>–</w:t>
            </w:r>
            <w:r w:rsidR="00575A5A">
              <w:rPr/>
              <w:t xml:space="preserve"> </w:t>
            </w:r>
            <w:r w:rsidR="00F9204B">
              <w:rPr/>
              <w:t>Programma</w:t>
            </w:r>
            <w:r w:rsidR="00D15019">
              <w:rPr/>
              <w:t>'s</w:t>
            </w:r>
            <w:r w:rsidR="00F9204B">
              <w:rPr/>
              <w:t xml:space="preserve"> van Eisen</w:t>
            </w:r>
          </w:p>
          <w:p w:rsidRPr="00825406" w:rsidR="00575A5A" w:rsidP="00575A5A" w:rsidRDefault="00575A5A" w14:paraId="65DBF13A" w14:textId="38C6D27E"/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41C21CEE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1D2270A6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03250E7E" w14:textId="77777777">
            <w:r w:rsidRPr="00825406">
              <w:t>7.</w:t>
            </w:r>
          </w:p>
        </w:tc>
        <w:tc>
          <w:tcPr>
            <w:tcW w:w="6378" w:type="dxa"/>
            <w:tcMar/>
          </w:tcPr>
          <w:p w:rsidRPr="00825406" w:rsidR="00F9204B" w:rsidP="009F67C6" w:rsidRDefault="00F9204B" w14:paraId="3FA9B8BD" w14:textId="7FDBE348">
            <w:r w:rsidR="00F9204B">
              <w:rPr/>
              <w:t xml:space="preserve">Ingevuld en rechtsgeldig ondertekend </w:t>
            </w:r>
            <w:r w:rsidR="005C4082">
              <w:rPr/>
              <w:t xml:space="preserve">Formulier 6 </w:t>
            </w:r>
            <w:r w:rsidR="00F9204B">
              <w:rPr/>
              <w:t>– Inschrijfstaat</w:t>
            </w:r>
          </w:p>
          <w:p w:rsidRPr="00825406" w:rsidR="00F9204B" w:rsidP="009F67C6" w:rsidRDefault="00F9204B" w14:paraId="6D20F0A5" w14:textId="77777777"/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23BCCD73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F9204B" w:rsidTr="34F29FC7" w14:paraId="685BCC17" w14:textId="77777777">
        <w:trPr>
          <w:jc w:val="center"/>
        </w:trPr>
        <w:tc>
          <w:tcPr>
            <w:tcW w:w="993" w:type="dxa"/>
            <w:tcMar/>
          </w:tcPr>
          <w:p w:rsidRPr="00825406" w:rsidR="00F9204B" w:rsidP="009F67C6" w:rsidRDefault="00F9204B" w14:paraId="4D4848CD" w14:textId="77777777">
            <w:r w:rsidRPr="00825406">
              <w:t>8.</w:t>
            </w:r>
          </w:p>
        </w:tc>
        <w:tc>
          <w:tcPr>
            <w:tcW w:w="6378" w:type="dxa"/>
            <w:tcMar/>
          </w:tcPr>
          <w:p w:rsidRPr="00825406" w:rsidR="00F9204B" w:rsidP="0065105C" w:rsidRDefault="005C4082" w14:paraId="691DB8A9" w14:textId="6A2DF709">
            <w:r w:rsidRPr="00825406">
              <w:t>De gevraagde beantwoording ten aanzien van de gunningscriteria beschreven in paragraaf 4.6 van de Aanbestedingsleidraad</w:t>
            </w:r>
          </w:p>
        </w:tc>
        <w:tc>
          <w:tcPr>
            <w:tcW w:w="1560" w:type="dxa"/>
            <w:tcMar/>
            <w:vAlign w:val="center"/>
          </w:tcPr>
          <w:p w:rsidRPr="00825406" w:rsidR="00F9204B" w:rsidP="009F67C6" w:rsidRDefault="00F9204B" w14:paraId="34422395" w14:textId="77777777">
            <w:pPr>
              <w:jc w:val="center"/>
            </w:pPr>
            <w:r w:rsidRPr="00825406">
              <w:t>□</w:t>
            </w:r>
          </w:p>
        </w:tc>
      </w:tr>
      <w:tr w:rsidRPr="00825406" w:rsidR="00D15019" w:rsidTr="34F29FC7" w14:paraId="07F466CE" w14:textId="77777777">
        <w:trPr>
          <w:jc w:val="center"/>
        </w:trPr>
        <w:tc>
          <w:tcPr>
            <w:tcW w:w="993" w:type="dxa"/>
            <w:tcMar/>
          </w:tcPr>
          <w:p w:rsidRPr="00825406" w:rsidR="00D15019" w:rsidP="009F67C6" w:rsidRDefault="00D15019" w14:paraId="5634731B" w14:textId="4899806B">
            <w:r>
              <w:t xml:space="preserve">9. </w:t>
            </w:r>
          </w:p>
        </w:tc>
        <w:tc>
          <w:tcPr>
            <w:tcW w:w="6378" w:type="dxa"/>
            <w:tcMar/>
          </w:tcPr>
          <w:p w:rsidR="00D15019" w:rsidP="0065105C" w:rsidRDefault="00D15019" w14:paraId="1D715789" w14:textId="33643572">
            <w:r w:rsidR="00D15019">
              <w:rPr/>
              <w:t>Ingevuld en rechtsgeldig ondertekend</w:t>
            </w:r>
            <w:r w:rsidR="00D15019">
              <w:rPr/>
              <w:t xml:space="preserve"> </w:t>
            </w:r>
            <w:r w:rsidR="00D8077C">
              <w:rPr/>
              <w:t xml:space="preserve">Formulier 8 - </w:t>
            </w:r>
            <w:r w:rsidR="00D15019">
              <w:rPr/>
              <w:t>Verklaring Russische Sancties</w:t>
            </w:r>
          </w:p>
          <w:p w:rsidRPr="00825406" w:rsidR="00D15019" w:rsidP="0065105C" w:rsidRDefault="00D15019" w14:paraId="3530C59A" w14:textId="45B3CAA1"/>
        </w:tc>
        <w:tc>
          <w:tcPr>
            <w:tcW w:w="1560" w:type="dxa"/>
            <w:tcMar/>
            <w:vAlign w:val="center"/>
          </w:tcPr>
          <w:p w:rsidRPr="00825406" w:rsidR="00D15019" w:rsidP="009F67C6" w:rsidRDefault="00D15019" w14:paraId="2B1962EA" w14:textId="5AA364C2">
            <w:pPr>
              <w:jc w:val="center"/>
            </w:pPr>
            <w:r w:rsidRPr="00825406">
              <w:t>□</w:t>
            </w:r>
          </w:p>
        </w:tc>
      </w:tr>
      <w:tr w:rsidRPr="00825406" w:rsidR="00B82A8D" w:rsidTr="34F29FC7" w14:paraId="439F6650" w14:textId="77777777">
        <w:trPr>
          <w:jc w:val="center"/>
        </w:trPr>
        <w:tc>
          <w:tcPr>
            <w:tcW w:w="993" w:type="dxa"/>
            <w:tcMar/>
          </w:tcPr>
          <w:p w:rsidR="00B82A8D" w:rsidP="009F67C6" w:rsidRDefault="00B82A8D" w14:paraId="0A1D8C8A" w14:textId="03C47FB7">
            <w:r>
              <w:t>10</w:t>
            </w:r>
          </w:p>
        </w:tc>
        <w:tc>
          <w:tcPr>
            <w:tcW w:w="6378" w:type="dxa"/>
            <w:tcMar/>
          </w:tcPr>
          <w:p w:rsidR="00B82A8D" w:rsidP="00D8077C" w:rsidRDefault="00D8077C" w14:paraId="2298C8EF" w14:textId="77777777">
            <w:r>
              <w:t>I</w:t>
            </w:r>
            <w:r w:rsidR="00B82A8D">
              <w:t xml:space="preserve">ngevuld </w:t>
            </w:r>
            <w:r>
              <w:t xml:space="preserve">ondertekend </w:t>
            </w:r>
            <w:r w:rsidR="00B82A8D">
              <w:t xml:space="preserve">Formulier 10 </w:t>
            </w:r>
            <w:r>
              <w:t xml:space="preserve">- </w:t>
            </w:r>
            <w:r w:rsidR="00B82A8D">
              <w:t>Open Calculatie Alle Vervoersoorten</w:t>
            </w:r>
          </w:p>
          <w:p w:rsidRPr="00825406" w:rsidR="00102981" w:rsidP="00D8077C" w:rsidRDefault="00102981" w14:paraId="2AA54062" w14:textId="64887D51"/>
        </w:tc>
        <w:tc>
          <w:tcPr>
            <w:tcW w:w="1560" w:type="dxa"/>
            <w:tcMar/>
            <w:vAlign w:val="center"/>
          </w:tcPr>
          <w:p w:rsidRPr="00825406" w:rsidR="00B82A8D" w:rsidP="00B82A8D" w:rsidRDefault="00B82A8D" w14:paraId="20A3B690" w14:textId="37F6D496">
            <w:pPr>
              <w:jc w:val="center"/>
            </w:pPr>
            <w:r w:rsidRPr="00825406">
              <w:t>□</w:t>
            </w:r>
          </w:p>
        </w:tc>
      </w:tr>
    </w:tbl>
    <w:p w:rsidRPr="00825406" w:rsidR="00F9204B" w:rsidP="00FA5127" w:rsidRDefault="00F9204B" w14:paraId="7F94AD47" w14:textId="01554118"/>
    <w:p w:rsidRPr="00825406" w:rsidR="00A57070" w:rsidP="00A57070" w:rsidRDefault="00A57070" w14:paraId="71937F72" w14:textId="42BF0B00">
      <w:r w:rsidRPr="00825406">
        <w:t xml:space="preserve">* Ingeval in samenwerkingsverband (combinatie) wordt ingeschreven, dienen van iedere deelnemer aan het samenwerkingsverband de </w:t>
      </w:r>
      <w:r w:rsidR="00825406">
        <w:t>Formulier 1</w:t>
      </w:r>
      <w:r w:rsidRPr="00825406" w:rsidR="0065105C">
        <w:t xml:space="preserve"> – Uniform Europees Aanbestedingsdocument</w:t>
      </w:r>
      <w:r w:rsidRPr="00825406">
        <w:t xml:space="preserve"> ingevuld en ondertekend aan de inschrijving te worden toegevoegd. </w:t>
      </w:r>
    </w:p>
    <w:p w:rsidRPr="00825406" w:rsidR="001A5ABF" w:rsidP="001A5ABF" w:rsidRDefault="001A5ABF" w14:paraId="29BA567A" w14:textId="77777777"/>
    <w:sectPr w:rsidRPr="00825406" w:rsidR="001A5ABF" w:rsidSect="00B82A8D">
      <w:headerReference w:type="default" r:id="rId8"/>
      <w:footerReference w:type="default" r:id="rId9"/>
      <w:footnotePr>
        <w:pos w:val="beneathText"/>
      </w:footnotePr>
      <w:pgSz w:w="11906" w:h="16838" w:orient="portrait" w:code="9"/>
      <w:pgMar w:top="1985" w:right="1418" w:bottom="1276" w:left="1418" w:header="612" w:footer="83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00BC" w:rsidP="00D87F9B" w:rsidRDefault="00C200BC" w14:paraId="30E17AAD" w14:textId="77777777">
      <w:r>
        <w:separator/>
      </w:r>
    </w:p>
    <w:p w:rsidR="00C200BC" w:rsidP="00D87F9B" w:rsidRDefault="00C200BC" w14:paraId="552C11DE" w14:textId="77777777"/>
    <w:p w:rsidR="00C200BC" w:rsidP="00D87F9B" w:rsidRDefault="00C200BC" w14:paraId="16B65561" w14:textId="77777777"/>
  </w:endnote>
  <w:endnote w:type="continuationSeparator" w:id="0">
    <w:p w:rsidR="00C200BC" w:rsidP="00D87F9B" w:rsidRDefault="00C200BC" w14:paraId="6042B496" w14:textId="77777777">
      <w:r>
        <w:continuationSeparator/>
      </w:r>
    </w:p>
    <w:p w:rsidR="00C200BC" w:rsidP="00D87F9B" w:rsidRDefault="00C200BC" w14:paraId="7A16B7E1" w14:textId="77777777"/>
    <w:p w:rsidR="00C200BC" w:rsidP="00D87F9B" w:rsidRDefault="00C200BC" w14:paraId="54992753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heMixBold-Plai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"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D7108" w:rsidR="00C263D9" w:rsidP="00DD1DD7" w:rsidRDefault="00021D4F" w14:paraId="54538B6D" w14:textId="7203328A">
    <w:pPr>
      <w:pStyle w:val="Voettekst"/>
      <w:tabs>
        <w:tab w:val="clear" w:pos="8640"/>
        <w:tab w:val="left" w:pos="7992"/>
        <w:tab w:val="right" w:pos="9070"/>
      </w:tabs>
      <w:rPr>
        <w:sz w:val="16"/>
      </w:rPr>
    </w:pPr>
    <w:r>
      <w:rPr>
        <w:sz w:val="16"/>
      </w:rPr>
      <w:t>240086REG -</w:t>
    </w:r>
    <w:r w:rsidRPr="00E84B79" w:rsidR="00E84B79">
      <w:rPr>
        <w:sz w:val="16"/>
      </w:rPr>
      <w:t xml:space="preserve"> Doelgroepenvervoer</w:t>
    </w:r>
    <w:r w:rsidRPr="00D87F9B" w:rsidR="00C263D9">
      <w:rPr>
        <w:sz w:val="16"/>
      </w:rPr>
      <w:tab/>
    </w:r>
    <w:r w:rsidR="00DD1DD7">
      <w:rPr>
        <w:sz w:val="16"/>
      </w:rPr>
      <w:tab/>
    </w:r>
    <w:r w:rsidRPr="00D87F9B" w:rsidR="00C263D9">
      <w:rPr>
        <w:sz w:val="16"/>
      </w:rPr>
      <w:fldChar w:fldCharType="begin"/>
    </w:r>
    <w:r w:rsidRPr="00D87F9B" w:rsidR="00C263D9">
      <w:rPr>
        <w:sz w:val="16"/>
      </w:rPr>
      <w:instrText>PAGE   \* MERGEFORMAT</w:instrText>
    </w:r>
    <w:r w:rsidRPr="00D87F9B" w:rsidR="00C263D9">
      <w:rPr>
        <w:sz w:val="16"/>
      </w:rPr>
      <w:fldChar w:fldCharType="separate"/>
    </w:r>
    <w:r w:rsidR="00FD5E0B">
      <w:rPr>
        <w:sz w:val="16"/>
      </w:rPr>
      <w:t>56</w:t>
    </w:r>
    <w:r w:rsidRPr="00D87F9B" w:rsidR="00C263D9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00BC" w:rsidP="00D87F9B" w:rsidRDefault="00C200BC" w14:paraId="4B8ECE83" w14:textId="77777777">
      <w:r>
        <w:separator/>
      </w:r>
    </w:p>
    <w:p w:rsidR="00C200BC" w:rsidP="00D87F9B" w:rsidRDefault="00C200BC" w14:paraId="409552DB" w14:textId="77777777"/>
    <w:p w:rsidR="00C200BC" w:rsidP="00D87F9B" w:rsidRDefault="00C200BC" w14:paraId="3B9863A4" w14:textId="77777777"/>
  </w:footnote>
  <w:footnote w:type="continuationSeparator" w:id="0">
    <w:p w:rsidR="00C200BC" w:rsidP="00D87F9B" w:rsidRDefault="00C200BC" w14:paraId="2D1EFFE0" w14:textId="77777777">
      <w:r>
        <w:continuationSeparator/>
      </w:r>
    </w:p>
    <w:p w:rsidR="00C200BC" w:rsidP="00D87F9B" w:rsidRDefault="00C200BC" w14:paraId="194AF68A" w14:textId="77777777"/>
    <w:p w:rsidR="00C200BC" w:rsidP="00D87F9B" w:rsidRDefault="00C200BC" w14:paraId="6BE0CE8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C263D9" w:rsidP="00D87F9B" w:rsidRDefault="00B82A8D" w14:paraId="384AC5C5" w14:textId="376A10DF">
    <w:pPr>
      <w:pStyle w:val="Koptekst"/>
    </w:pPr>
    <w:r>
      <w:rPr>
        <w:noProof/>
        <w:lang w:val="nl-NL"/>
      </w:rPr>
      <w:tab/>
    </w:r>
    <w:r>
      <w:rPr>
        <w:noProof/>
        <w:lang w:val="nl-NL"/>
      </w:rPr>
      <w:tab/>
    </w:r>
    <w:r>
      <w:rPr>
        <w:noProof/>
      </w:rPr>
      <w:drawing>
        <wp:inline distT="0" distB="0" distL="0" distR="0" wp14:anchorId="7B16087C" wp14:editId="17507635">
          <wp:extent cx="1945005" cy="524510"/>
          <wp:effectExtent l="0" t="0" r="0" b="8890"/>
          <wp:docPr id="7" name="Afbeelding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00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6E0F546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BE2693"/>
    <w:multiLevelType w:val="hybridMultilevel"/>
    <w:tmpl w:val="C2A843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F1E3F"/>
    <w:multiLevelType w:val="hybridMultilevel"/>
    <w:tmpl w:val="0BC616FC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026F0"/>
    <w:multiLevelType w:val="hybridMultilevel"/>
    <w:tmpl w:val="DC1CE03E"/>
    <w:lvl w:ilvl="0" w:tplc="0413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 w15:restartNumberingAfterBreak="0">
    <w:nsid w:val="07FF0228"/>
    <w:multiLevelType w:val="hybridMultilevel"/>
    <w:tmpl w:val="EAEE5CA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D320A1"/>
    <w:multiLevelType w:val="hybridMultilevel"/>
    <w:tmpl w:val="04E66B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75DEF"/>
    <w:multiLevelType w:val="hybridMultilevel"/>
    <w:tmpl w:val="DE90EF4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EAC1208"/>
    <w:multiLevelType w:val="multilevel"/>
    <w:tmpl w:val="7506C072"/>
    <w:lvl w:ilvl="0">
      <w:start w:val="1"/>
      <w:numFmt w:val="decimal"/>
      <w:pStyle w:val="Kop1"/>
      <w:lvlText w:val="%1"/>
      <w:lvlJc w:val="left"/>
      <w:pPr>
        <w:ind w:left="737" w:hanging="737"/>
      </w:pPr>
      <w:rPr>
        <w:rFonts w:hint="default" w:ascii="Verdana" w:hAnsi="Verdana"/>
        <w:b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3979"/>
        </w:tabs>
        <w:ind w:left="3856" w:hanging="737"/>
      </w:pPr>
      <w:rPr>
        <w:rFonts w:hint="default" w:ascii="Verdana" w:hAnsi="Verdana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37" w:hanging="737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pStyle w:val="Kop4"/>
      <w:suff w:val="nothing"/>
      <w:lvlText w:val=""/>
      <w:lvlJc w:val="left"/>
      <w:pPr>
        <w:ind w:left="864" w:hanging="864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 w:cs="Times New Roman"/>
      </w:rPr>
    </w:lvl>
  </w:abstractNum>
  <w:abstractNum w:abstractNumId="8" w15:restartNumberingAfterBreak="0">
    <w:nsid w:val="13124B27"/>
    <w:multiLevelType w:val="hybridMultilevel"/>
    <w:tmpl w:val="1ED8B660"/>
    <w:lvl w:ilvl="0" w:tplc="038E9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8F26132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B5660"/>
    <w:multiLevelType w:val="hybridMultilevel"/>
    <w:tmpl w:val="F5F2DC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B5414E"/>
    <w:multiLevelType w:val="hybridMultilevel"/>
    <w:tmpl w:val="CAC21C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F0657B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2BE3"/>
    <w:multiLevelType w:val="hybridMultilevel"/>
    <w:tmpl w:val="C7DE4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F4DBB"/>
    <w:multiLevelType w:val="hybridMultilevel"/>
    <w:tmpl w:val="7272213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C657600"/>
    <w:multiLevelType w:val="hybridMultilevel"/>
    <w:tmpl w:val="6534FCCE"/>
    <w:lvl w:ilvl="0" w:tplc="CF7C88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362626"/>
    <w:multiLevelType w:val="hybridMultilevel"/>
    <w:tmpl w:val="254AF4C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704F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302599C">
      <w:numFmt w:val="bullet"/>
      <w:lvlText w:val="-"/>
      <w:lvlJc w:val="left"/>
      <w:pPr>
        <w:ind w:left="2500" w:hanging="700"/>
      </w:pPr>
      <w:rPr>
        <w:rFonts w:hint="default" w:ascii="Verdana" w:hAnsi="Verdana" w:eastAsia="MS Mincho" w:cs="Times New Roman"/>
      </w:rPr>
    </w:lvl>
    <w:lvl w:ilvl="3" w:tplc="4C664ABE">
      <w:numFmt w:val="bullet"/>
      <w:lvlText w:val="–"/>
      <w:lvlJc w:val="left"/>
      <w:pPr>
        <w:ind w:left="2880" w:hanging="360"/>
      </w:pPr>
      <w:rPr>
        <w:rFonts w:hint="default" w:ascii="Verdana" w:hAnsi="Verdana" w:eastAsia="MS Mincho" w:cs="Times New Roman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FA41C8D"/>
    <w:multiLevelType w:val="hybridMultilevel"/>
    <w:tmpl w:val="FB1AD8E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E55CBB"/>
    <w:multiLevelType w:val="hybridMultilevel"/>
    <w:tmpl w:val="6DB89C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54E25"/>
    <w:multiLevelType w:val="hybridMultilevel"/>
    <w:tmpl w:val="2FAE8ED0"/>
    <w:lvl w:ilvl="0" w:tplc="21FAE2A2">
      <w:start w:val="1"/>
      <w:numFmt w:val="decimal"/>
      <w:lvlRestart w:val="0"/>
      <w:pStyle w:val="Nummering"/>
      <w:lvlText w:val="%1."/>
      <w:lvlJc w:val="left"/>
      <w:pPr>
        <w:tabs>
          <w:tab w:val="num" w:pos="1277"/>
        </w:tabs>
        <w:ind w:left="1277" w:hanging="426"/>
      </w:pPr>
      <w:rPr>
        <w:rFonts w:hint="default" w:ascii="Verdana" w:hAnsi="Verdana" w:cs="Times New Roman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37F0427"/>
    <w:multiLevelType w:val="hybridMultilevel"/>
    <w:tmpl w:val="1602A1D2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2616669E"/>
    <w:multiLevelType w:val="hybridMultilevel"/>
    <w:tmpl w:val="D53851C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C53EA"/>
    <w:multiLevelType w:val="hybridMultilevel"/>
    <w:tmpl w:val="F1F4E13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9D21789"/>
    <w:multiLevelType w:val="hybridMultilevel"/>
    <w:tmpl w:val="2DFEC0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2B2552FB"/>
    <w:multiLevelType w:val="hybridMultilevel"/>
    <w:tmpl w:val="8EF4C89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E0E15"/>
    <w:multiLevelType w:val="hybridMultilevel"/>
    <w:tmpl w:val="AB30E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253450B"/>
    <w:multiLevelType w:val="hybridMultilevel"/>
    <w:tmpl w:val="E7BA819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26B7F54"/>
    <w:multiLevelType w:val="hybridMultilevel"/>
    <w:tmpl w:val="205CEF7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32F52A00"/>
    <w:multiLevelType w:val="hybridMultilevel"/>
    <w:tmpl w:val="F5E63D66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34CE7324"/>
    <w:multiLevelType w:val="hybridMultilevel"/>
    <w:tmpl w:val="F91AF5B6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3B711191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1D3D0F"/>
    <w:multiLevelType w:val="hybridMultilevel"/>
    <w:tmpl w:val="43B849F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3DB05195"/>
    <w:multiLevelType w:val="hybridMultilevel"/>
    <w:tmpl w:val="E5B00E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BB62A4"/>
    <w:multiLevelType w:val="hybridMultilevel"/>
    <w:tmpl w:val="CF080E5E"/>
    <w:lvl w:ilvl="0" w:tplc="DA9C0D52">
      <w:numFmt w:val="bullet"/>
      <w:lvlText w:val="•"/>
      <w:lvlJc w:val="left"/>
      <w:pPr>
        <w:ind w:left="470" w:hanging="360"/>
      </w:pPr>
      <w:rPr>
        <w:rFonts w:hint="default" w:ascii="Arial" w:hAnsi="Arial" w:eastAsia="Arial" w:cs="Arial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04130003">
      <w:start w:val="1"/>
      <w:numFmt w:val="bullet"/>
      <w:lvlText w:val="o"/>
      <w:lvlJc w:val="left"/>
      <w:pPr>
        <w:ind w:left="1119" w:hanging="360"/>
      </w:pPr>
      <w:rPr>
        <w:rFonts w:hint="default" w:ascii="Courier New" w:hAnsi="Courier New" w:cs="Courier New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33" w15:restartNumberingAfterBreak="0">
    <w:nsid w:val="3DFD46D3"/>
    <w:multiLevelType w:val="hybridMultilevel"/>
    <w:tmpl w:val="C1AA4F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450E35"/>
    <w:multiLevelType w:val="hybridMultilevel"/>
    <w:tmpl w:val="EF5C37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3EC12443"/>
    <w:multiLevelType w:val="hybridMultilevel"/>
    <w:tmpl w:val="D27460D8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3F277325"/>
    <w:multiLevelType w:val="hybridMultilevel"/>
    <w:tmpl w:val="448C444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41157CD4"/>
    <w:multiLevelType w:val="hybridMultilevel"/>
    <w:tmpl w:val="661CBF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FF2604"/>
    <w:multiLevelType w:val="hybridMultilevel"/>
    <w:tmpl w:val="2CE6C4A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2642B05"/>
    <w:multiLevelType w:val="hybridMultilevel"/>
    <w:tmpl w:val="048A89AA"/>
    <w:lvl w:ilvl="0" w:tplc="DA9C0D52">
      <w:numFmt w:val="bullet"/>
      <w:lvlText w:val="•"/>
      <w:lvlJc w:val="left"/>
      <w:pPr>
        <w:ind w:left="470" w:hanging="360"/>
      </w:pPr>
      <w:rPr>
        <w:rFonts w:hint="default" w:ascii="Arial" w:hAnsi="Arial" w:eastAsia="Arial" w:cs="Arial"/>
        <w:w w:val="100"/>
        <w:sz w:val="21"/>
        <w:szCs w:val="21"/>
        <w:lang w:val="nl-NL" w:eastAsia="nl-NL" w:bidi="nl-NL"/>
      </w:rPr>
    </w:lvl>
    <w:lvl w:ilvl="1" w:tplc="6366C4B4">
      <w:numFmt w:val="bullet"/>
      <w:lvlText w:val="•"/>
      <w:lvlJc w:val="left"/>
      <w:pPr>
        <w:ind w:left="799" w:hanging="360"/>
      </w:pPr>
      <w:rPr>
        <w:rFonts w:hint="default"/>
        <w:lang w:val="nl-NL" w:eastAsia="nl-NL" w:bidi="nl-NL"/>
      </w:rPr>
    </w:lvl>
    <w:lvl w:ilvl="2" w:tplc="D3225AAE">
      <w:numFmt w:val="bullet"/>
      <w:lvlText w:val="•"/>
      <w:lvlJc w:val="left"/>
      <w:pPr>
        <w:ind w:left="1119" w:hanging="360"/>
      </w:pPr>
      <w:rPr>
        <w:rFonts w:hint="default"/>
        <w:lang w:val="nl-NL" w:eastAsia="nl-NL" w:bidi="nl-NL"/>
      </w:rPr>
    </w:lvl>
    <w:lvl w:ilvl="3" w:tplc="1722C76C">
      <w:numFmt w:val="bullet"/>
      <w:lvlText w:val="•"/>
      <w:lvlJc w:val="left"/>
      <w:pPr>
        <w:ind w:left="1439" w:hanging="360"/>
      </w:pPr>
      <w:rPr>
        <w:rFonts w:hint="default"/>
        <w:lang w:val="nl-NL" w:eastAsia="nl-NL" w:bidi="nl-NL"/>
      </w:rPr>
    </w:lvl>
    <w:lvl w:ilvl="4" w:tplc="F6DCD774">
      <w:numFmt w:val="bullet"/>
      <w:lvlText w:val="•"/>
      <w:lvlJc w:val="left"/>
      <w:pPr>
        <w:ind w:left="1758" w:hanging="360"/>
      </w:pPr>
      <w:rPr>
        <w:rFonts w:hint="default"/>
        <w:lang w:val="nl-NL" w:eastAsia="nl-NL" w:bidi="nl-NL"/>
      </w:rPr>
    </w:lvl>
    <w:lvl w:ilvl="5" w:tplc="1B4A3BAC">
      <w:numFmt w:val="bullet"/>
      <w:lvlText w:val="•"/>
      <w:lvlJc w:val="left"/>
      <w:pPr>
        <w:ind w:left="2078" w:hanging="360"/>
      </w:pPr>
      <w:rPr>
        <w:rFonts w:hint="default"/>
        <w:lang w:val="nl-NL" w:eastAsia="nl-NL" w:bidi="nl-NL"/>
      </w:rPr>
    </w:lvl>
    <w:lvl w:ilvl="6" w:tplc="9934DED6">
      <w:numFmt w:val="bullet"/>
      <w:lvlText w:val="•"/>
      <w:lvlJc w:val="left"/>
      <w:pPr>
        <w:ind w:left="2398" w:hanging="360"/>
      </w:pPr>
      <w:rPr>
        <w:rFonts w:hint="default"/>
        <w:lang w:val="nl-NL" w:eastAsia="nl-NL" w:bidi="nl-NL"/>
      </w:rPr>
    </w:lvl>
    <w:lvl w:ilvl="7" w:tplc="61E03062">
      <w:numFmt w:val="bullet"/>
      <w:lvlText w:val="•"/>
      <w:lvlJc w:val="left"/>
      <w:pPr>
        <w:ind w:left="2717" w:hanging="360"/>
      </w:pPr>
      <w:rPr>
        <w:rFonts w:hint="default"/>
        <w:lang w:val="nl-NL" w:eastAsia="nl-NL" w:bidi="nl-NL"/>
      </w:rPr>
    </w:lvl>
    <w:lvl w:ilvl="8" w:tplc="7D6AD7F8">
      <w:numFmt w:val="bullet"/>
      <w:lvlText w:val="•"/>
      <w:lvlJc w:val="left"/>
      <w:pPr>
        <w:ind w:left="3037" w:hanging="360"/>
      </w:pPr>
      <w:rPr>
        <w:rFonts w:hint="default"/>
        <w:lang w:val="nl-NL" w:eastAsia="nl-NL" w:bidi="nl-NL"/>
      </w:rPr>
    </w:lvl>
  </w:abstractNum>
  <w:abstractNum w:abstractNumId="40" w15:restartNumberingAfterBreak="0">
    <w:nsid w:val="429173F5"/>
    <w:multiLevelType w:val="hybridMultilevel"/>
    <w:tmpl w:val="B5481BD2"/>
    <w:lvl w:ilvl="0" w:tplc="04130001">
      <w:start w:val="1"/>
      <w:numFmt w:val="upperLetter"/>
      <w:pStyle w:val="Appendix"/>
      <w:lvlText w:val="%1."/>
      <w:lvlJc w:val="left"/>
      <w:pPr>
        <w:tabs>
          <w:tab w:val="num" w:pos="0"/>
        </w:tabs>
        <w:ind w:hanging="567"/>
      </w:pPr>
      <w:rPr>
        <w:rFonts w:hint="default" w:cs="Times New Roman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3776345"/>
    <w:multiLevelType w:val="hybridMultilevel"/>
    <w:tmpl w:val="F12815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43985E4F"/>
    <w:multiLevelType w:val="hybridMultilevel"/>
    <w:tmpl w:val="7E5E480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88549B"/>
    <w:multiLevelType w:val="hybridMultilevel"/>
    <w:tmpl w:val="1542DA9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475A1412"/>
    <w:multiLevelType w:val="hybridMultilevel"/>
    <w:tmpl w:val="4E1C1E7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4941172E"/>
    <w:multiLevelType w:val="hybridMultilevel"/>
    <w:tmpl w:val="0756B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C982BE9"/>
    <w:multiLevelType w:val="hybridMultilevel"/>
    <w:tmpl w:val="4EA20DE4"/>
    <w:lvl w:ilvl="0" w:tplc="D778C594">
      <w:numFmt w:val="bullet"/>
      <w:lvlText w:val="-"/>
      <w:lvlJc w:val="left"/>
      <w:pPr>
        <w:ind w:left="720" w:hanging="360"/>
      </w:pPr>
      <w:rPr>
        <w:rFonts w:hint="default" w:ascii="Segoe UI" w:hAnsi="Segoe UI" w:cs="Segoe UI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4DD94064"/>
    <w:multiLevelType w:val="hybridMultilevel"/>
    <w:tmpl w:val="1748AB6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4E53126F"/>
    <w:multiLevelType w:val="hybridMultilevel"/>
    <w:tmpl w:val="72AEEA72"/>
    <w:lvl w:ilvl="0" w:tplc="C562C896">
      <w:start w:val="1"/>
      <w:numFmt w:val="decimal"/>
      <w:pStyle w:val="Kop6Bijlage"/>
      <w:lvlText w:val="%1."/>
      <w:lvlJc w:val="left"/>
      <w:pPr>
        <w:ind w:left="720" w:hanging="360"/>
      </w:pPr>
      <w:rPr>
        <w:rFonts w:hint="default" w:ascii="Verdana" w:hAnsi="Verdana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F5A6D52"/>
    <w:multiLevelType w:val="hybridMultilevel"/>
    <w:tmpl w:val="87ECFDF4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50A8137A"/>
    <w:multiLevelType w:val="hybridMultilevel"/>
    <w:tmpl w:val="D504763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641FB2"/>
    <w:multiLevelType w:val="hybridMultilevel"/>
    <w:tmpl w:val="460807AA"/>
    <w:lvl w:ilvl="0" w:tplc="8D88FB76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1910091"/>
    <w:multiLevelType w:val="hybridMultilevel"/>
    <w:tmpl w:val="AFB4085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EB4AA1"/>
    <w:multiLevelType w:val="hybridMultilevel"/>
    <w:tmpl w:val="ACB4159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5C40BB0"/>
    <w:multiLevelType w:val="hybridMultilevel"/>
    <w:tmpl w:val="385A40EC"/>
    <w:lvl w:ilvl="0" w:tplc="FFFFFFFF">
      <w:start w:val="5"/>
      <w:numFmt w:val="bullet"/>
      <w:pStyle w:val="Lijstopsomteken2"/>
      <w:lvlText w:val="-"/>
      <w:lvlJc w:val="left"/>
      <w:pPr>
        <w:tabs>
          <w:tab w:val="num" w:pos="567"/>
        </w:tabs>
        <w:ind w:left="567" w:hanging="284"/>
      </w:pPr>
      <w:rPr>
        <w:rFonts w:hint="default" w:ascii="Verdana" w:hAnsi="Verdana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hint="default" w:ascii="Wingdings" w:hAnsi="Wingdings"/>
      </w:rPr>
    </w:lvl>
  </w:abstractNum>
  <w:abstractNum w:abstractNumId="55" w15:restartNumberingAfterBreak="0">
    <w:nsid w:val="59265D3B"/>
    <w:multiLevelType w:val="hybridMultilevel"/>
    <w:tmpl w:val="B2B07AA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 w15:restartNumberingAfterBreak="0">
    <w:nsid w:val="5AFA6EA0"/>
    <w:multiLevelType w:val="hybridMultilevel"/>
    <w:tmpl w:val="2B5CD45A"/>
    <w:lvl w:ilvl="0" w:tplc="FFFFFFFF">
      <w:start w:val="1"/>
      <w:numFmt w:val="bullet"/>
      <w:pStyle w:val="Opsomming"/>
      <w:lvlText w:val=""/>
      <w:lvlJc w:val="left"/>
      <w:pPr>
        <w:tabs>
          <w:tab w:val="num" w:pos="1276"/>
        </w:tabs>
        <w:ind w:left="1276" w:hanging="425"/>
      </w:pPr>
      <w:rPr>
        <w:rFonts w:hint="default" w:ascii="Wingdings" w:hAnsi="Wingding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5C0B6394"/>
    <w:multiLevelType w:val="hybridMultilevel"/>
    <w:tmpl w:val="32CAEDC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8" w15:restartNumberingAfterBreak="0">
    <w:nsid w:val="5E565A3C"/>
    <w:multiLevelType w:val="hybridMultilevel"/>
    <w:tmpl w:val="DDD0FDE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9" w15:restartNumberingAfterBreak="0">
    <w:nsid w:val="5E8B4D7D"/>
    <w:multiLevelType w:val="hybridMultilevel"/>
    <w:tmpl w:val="E84E83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F563805"/>
    <w:multiLevelType w:val="hybridMultilevel"/>
    <w:tmpl w:val="981270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19119B"/>
    <w:multiLevelType w:val="hybridMultilevel"/>
    <w:tmpl w:val="42DA048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2" w15:restartNumberingAfterBreak="0">
    <w:nsid w:val="64641809"/>
    <w:multiLevelType w:val="hybridMultilevel"/>
    <w:tmpl w:val="7C32F89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9F0149"/>
    <w:multiLevelType w:val="hybridMultilevel"/>
    <w:tmpl w:val="081ECF7A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081FB2"/>
    <w:multiLevelType w:val="multilevel"/>
    <w:tmpl w:val="6A8E3350"/>
    <w:lvl w:ilvl="0">
      <w:start w:val="1"/>
      <w:numFmt w:val="decimal"/>
      <w:lvlText w:val="%1."/>
      <w:lvlJc w:val="left"/>
      <w:pPr>
        <w:tabs>
          <w:tab w:val="num" w:pos="1534"/>
        </w:tabs>
        <w:ind w:left="1534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1966"/>
        </w:tabs>
        <w:ind w:left="1966" w:hanging="432"/>
      </w:pPr>
      <w:rPr>
        <w:rFonts w:hint="default" w:cs="Times New Roman"/>
      </w:rPr>
    </w:lvl>
    <w:lvl w:ilvl="2">
      <w:start w:val="1"/>
      <w:numFmt w:val="decimal"/>
      <w:pStyle w:val="OpmaakprofielKop3Eersteregel127cm"/>
      <w:lvlText w:val="%1.%2.%3."/>
      <w:lvlJc w:val="left"/>
      <w:pPr>
        <w:tabs>
          <w:tab w:val="num" w:pos="2398"/>
        </w:tabs>
        <w:ind w:left="2398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902"/>
        </w:tabs>
        <w:ind w:left="2902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406"/>
        </w:tabs>
        <w:ind w:left="3406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414"/>
        </w:tabs>
        <w:ind w:left="4414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134"/>
        </w:tabs>
        <w:ind w:left="4918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94"/>
        </w:tabs>
        <w:ind w:left="5494" w:hanging="1440"/>
      </w:pPr>
      <w:rPr>
        <w:rFonts w:hint="default" w:cs="Times New Roman"/>
      </w:rPr>
    </w:lvl>
  </w:abstractNum>
  <w:abstractNum w:abstractNumId="65" w15:restartNumberingAfterBreak="0">
    <w:nsid w:val="65582D7B"/>
    <w:multiLevelType w:val="hybridMultilevel"/>
    <w:tmpl w:val="C3DEAA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656B04FD"/>
    <w:multiLevelType w:val="hybridMultilevel"/>
    <w:tmpl w:val="04A8F93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693C7235"/>
    <w:multiLevelType w:val="hybridMultilevel"/>
    <w:tmpl w:val="B2A622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8" w15:restartNumberingAfterBreak="0">
    <w:nsid w:val="6AC60B0D"/>
    <w:multiLevelType w:val="hybridMultilevel"/>
    <w:tmpl w:val="54189A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D0E7CB0"/>
    <w:multiLevelType w:val="hybridMultilevel"/>
    <w:tmpl w:val="9BACAD84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0" w15:restartNumberingAfterBreak="0">
    <w:nsid w:val="6E1A2D61"/>
    <w:multiLevelType w:val="hybridMultilevel"/>
    <w:tmpl w:val="2DCA28FE"/>
    <w:lvl w:ilvl="0" w:tplc="4C664ABE">
      <w:numFmt w:val="bullet"/>
      <w:lvlText w:val="–"/>
      <w:lvlJc w:val="left"/>
      <w:pPr>
        <w:ind w:left="720" w:hanging="360"/>
      </w:pPr>
      <w:rPr>
        <w:rFonts w:hint="default" w:ascii="Verdana" w:hAnsi="Verdana" w:eastAsia="MS Mincho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 w15:restartNumberingAfterBreak="0">
    <w:nsid w:val="702A3D34"/>
    <w:multiLevelType w:val="hybridMultilevel"/>
    <w:tmpl w:val="42D8AED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D15467"/>
    <w:multiLevelType w:val="hybridMultilevel"/>
    <w:tmpl w:val="74CAEB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3B2CD1"/>
    <w:multiLevelType w:val="hybridMultilevel"/>
    <w:tmpl w:val="2EC6EC5E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4" w15:restartNumberingAfterBreak="0">
    <w:nsid w:val="75CF5F03"/>
    <w:multiLevelType w:val="hybridMultilevel"/>
    <w:tmpl w:val="06ECC76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F4CF5"/>
    <w:multiLevelType w:val="hybridMultilevel"/>
    <w:tmpl w:val="5250511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6" w15:restartNumberingAfterBreak="0">
    <w:nsid w:val="76B14559"/>
    <w:multiLevelType w:val="hybridMultilevel"/>
    <w:tmpl w:val="004EF936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5704C762">
      <w:numFmt w:val="bullet"/>
      <w:lvlText w:val="•"/>
      <w:lvlJc w:val="left"/>
      <w:pPr>
        <w:ind w:left="1680" w:hanging="600"/>
      </w:pPr>
      <w:rPr>
        <w:rFonts w:hint="default" w:ascii="Verdana" w:hAnsi="Verdana" w:eastAsiaTheme="minorHAnsi" w:cstheme="minorBidi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7" w15:restartNumberingAfterBreak="0">
    <w:nsid w:val="79CF50AE"/>
    <w:multiLevelType w:val="hybridMultilevel"/>
    <w:tmpl w:val="B27A90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2D4BC0"/>
    <w:multiLevelType w:val="hybridMultilevel"/>
    <w:tmpl w:val="B7361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BE44490">
      <w:numFmt w:val="bullet"/>
      <w:lvlText w:val="-"/>
      <w:lvlJc w:val="left"/>
      <w:pPr>
        <w:ind w:left="2500" w:hanging="700"/>
      </w:pPr>
      <w:rPr>
        <w:rFonts w:hint="default" w:ascii="Verdana" w:hAnsi="Verdana" w:eastAsia="MS Mincho" w:cs="Times New Roman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9" w15:restartNumberingAfterBreak="0">
    <w:nsid w:val="7B82064F"/>
    <w:multiLevelType w:val="hybridMultilevel"/>
    <w:tmpl w:val="E848D0FA"/>
    <w:lvl w:ilvl="0" w:tplc="264697D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w w:val="100"/>
        <w:sz w:val="22"/>
        <w:szCs w:val="22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68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1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84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5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2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0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728" w:hanging="360"/>
      </w:pPr>
      <w:rPr>
        <w:rFonts w:hint="default" w:ascii="Wingdings" w:hAnsi="Wingdings"/>
      </w:rPr>
    </w:lvl>
  </w:abstractNum>
  <w:abstractNum w:abstractNumId="80" w15:restartNumberingAfterBreak="0">
    <w:nsid w:val="7BFC529D"/>
    <w:multiLevelType w:val="hybridMultilevel"/>
    <w:tmpl w:val="673A9852"/>
    <w:lvl w:ilvl="0" w:tplc="9B24588E">
      <w:start w:val="1"/>
      <w:numFmt w:val="decimal"/>
      <w:pStyle w:val="Lijstalinea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191A52"/>
    <w:multiLevelType w:val="hybridMultilevel"/>
    <w:tmpl w:val="D742B22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8E268E"/>
    <w:multiLevelType w:val="hybridMultilevel"/>
    <w:tmpl w:val="BCAEF022"/>
    <w:lvl w:ilvl="0" w:tplc="9A4E34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FC91E65"/>
    <w:multiLevelType w:val="hybridMultilevel"/>
    <w:tmpl w:val="EFC2764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33672200">
    <w:abstractNumId w:val="0"/>
  </w:num>
  <w:num w:numId="2" w16cid:durableId="1485006782">
    <w:abstractNumId w:val="56"/>
  </w:num>
  <w:num w:numId="3" w16cid:durableId="1654530147">
    <w:abstractNumId w:val="18"/>
  </w:num>
  <w:num w:numId="4" w16cid:durableId="379747370">
    <w:abstractNumId w:val="40"/>
  </w:num>
  <w:num w:numId="5" w16cid:durableId="460611914">
    <w:abstractNumId w:val="64"/>
  </w:num>
  <w:num w:numId="6" w16cid:durableId="1616936420">
    <w:abstractNumId w:val="54"/>
  </w:num>
  <w:num w:numId="7" w16cid:durableId="98066086">
    <w:abstractNumId w:val="16"/>
  </w:num>
  <w:num w:numId="8" w16cid:durableId="59789635">
    <w:abstractNumId w:val="49"/>
  </w:num>
  <w:num w:numId="9" w16cid:durableId="20479901">
    <w:abstractNumId w:val="6"/>
  </w:num>
  <w:num w:numId="10" w16cid:durableId="5598708">
    <w:abstractNumId w:val="19"/>
  </w:num>
  <w:num w:numId="11" w16cid:durableId="1051882010">
    <w:abstractNumId w:val="15"/>
  </w:num>
  <w:num w:numId="12" w16cid:durableId="1938714834">
    <w:abstractNumId w:val="74"/>
  </w:num>
  <w:num w:numId="13" w16cid:durableId="674964164">
    <w:abstractNumId w:val="80"/>
  </w:num>
  <w:num w:numId="14" w16cid:durableId="1966304792">
    <w:abstractNumId w:val="78"/>
  </w:num>
  <w:num w:numId="15" w16cid:durableId="345718149">
    <w:abstractNumId w:val="76"/>
  </w:num>
  <w:num w:numId="16" w16cid:durableId="899436846">
    <w:abstractNumId w:val="69"/>
  </w:num>
  <w:num w:numId="17" w16cid:durableId="983509432">
    <w:abstractNumId w:val="24"/>
  </w:num>
  <w:num w:numId="18" w16cid:durableId="104543200">
    <w:abstractNumId w:val="28"/>
  </w:num>
  <w:num w:numId="19" w16cid:durableId="1821577889">
    <w:abstractNumId w:val="65"/>
  </w:num>
  <w:num w:numId="20" w16cid:durableId="1507674526">
    <w:abstractNumId w:val="51"/>
  </w:num>
  <w:num w:numId="21" w16cid:durableId="1146893416">
    <w:abstractNumId w:val="33"/>
  </w:num>
  <w:num w:numId="22" w16cid:durableId="1207123">
    <w:abstractNumId w:val="8"/>
  </w:num>
  <w:num w:numId="23" w16cid:durableId="450056568">
    <w:abstractNumId w:val="23"/>
  </w:num>
  <w:num w:numId="24" w16cid:durableId="801584207">
    <w:abstractNumId w:val="10"/>
  </w:num>
  <w:num w:numId="25" w16cid:durableId="523783540">
    <w:abstractNumId w:val="1"/>
  </w:num>
  <w:num w:numId="26" w16cid:durableId="2142766995">
    <w:abstractNumId w:val="11"/>
  </w:num>
  <w:num w:numId="27" w16cid:durableId="1953976286">
    <w:abstractNumId w:val="14"/>
  </w:num>
  <w:num w:numId="28" w16cid:durableId="314989978">
    <w:abstractNumId w:val="68"/>
  </w:num>
  <w:num w:numId="29" w16cid:durableId="100951648">
    <w:abstractNumId w:val="34"/>
  </w:num>
  <w:num w:numId="30" w16cid:durableId="1654409073">
    <w:abstractNumId w:val="31"/>
  </w:num>
  <w:num w:numId="31" w16cid:durableId="1434745281">
    <w:abstractNumId w:val="7"/>
  </w:num>
  <w:num w:numId="32" w16cid:durableId="1433236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43424775">
    <w:abstractNumId w:val="71"/>
  </w:num>
  <w:num w:numId="34" w16cid:durableId="1173187121">
    <w:abstractNumId w:val="77"/>
  </w:num>
  <w:num w:numId="35" w16cid:durableId="1997877252">
    <w:abstractNumId w:val="5"/>
  </w:num>
  <w:num w:numId="36" w16cid:durableId="495002088">
    <w:abstractNumId w:val="55"/>
  </w:num>
  <w:num w:numId="37" w16cid:durableId="700058531">
    <w:abstractNumId w:val="30"/>
  </w:num>
  <w:num w:numId="38" w16cid:durableId="1139152916">
    <w:abstractNumId w:val="62"/>
  </w:num>
  <w:num w:numId="39" w16cid:durableId="686254934">
    <w:abstractNumId w:val="13"/>
  </w:num>
  <w:num w:numId="40" w16cid:durableId="201863306">
    <w:abstractNumId w:val="41"/>
  </w:num>
  <w:num w:numId="41" w16cid:durableId="112218003">
    <w:abstractNumId w:val="80"/>
  </w:num>
  <w:num w:numId="42" w16cid:durableId="603609261">
    <w:abstractNumId w:val="80"/>
    <w:lvlOverride w:ilvl="0">
      <w:startOverride w:val="1"/>
    </w:lvlOverride>
  </w:num>
  <w:num w:numId="43" w16cid:durableId="440881504">
    <w:abstractNumId w:val="20"/>
  </w:num>
  <w:num w:numId="44" w16cid:durableId="1144158153">
    <w:abstractNumId w:val="80"/>
    <w:lvlOverride w:ilvl="0">
      <w:startOverride w:val="1"/>
    </w:lvlOverride>
  </w:num>
  <w:num w:numId="45" w16cid:durableId="227693892">
    <w:abstractNumId w:val="29"/>
  </w:num>
  <w:num w:numId="46" w16cid:durableId="376391483">
    <w:abstractNumId w:val="37"/>
  </w:num>
  <w:num w:numId="47" w16cid:durableId="1172526489">
    <w:abstractNumId w:val="39"/>
  </w:num>
  <w:num w:numId="48" w16cid:durableId="1805273781">
    <w:abstractNumId w:val="79"/>
  </w:num>
  <w:num w:numId="49" w16cid:durableId="1694769128">
    <w:abstractNumId w:val="80"/>
    <w:lvlOverride w:ilvl="0">
      <w:startOverride w:val="1"/>
    </w:lvlOverride>
  </w:num>
  <w:num w:numId="50" w16cid:durableId="955602613">
    <w:abstractNumId w:val="50"/>
  </w:num>
  <w:num w:numId="51" w16cid:durableId="1375351086">
    <w:abstractNumId w:val="2"/>
  </w:num>
  <w:num w:numId="52" w16cid:durableId="1407990776">
    <w:abstractNumId w:val="53"/>
  </w:num>
  <w:num w:numId="53" w16cid:durableId="1806894885">
    <w:abstractNumId w:val="82"/>
  </w:num>
  <w:num w:numId="54" w16cid:durableId="1487087676">
    <w:abstractNumId w:val="63"/>
  </w:num>
  <w:num w:numId="55" w16cid:durableId="1963732780">
    <w:abstractNumId w:val="59"/>
  </w:num>
  <w:num w:numId="56" w16cid:durableId="71053131">
    <w:abstractNumId w:val="48"/>
  </w:num>
  <w:num w:numId="57" w16cid:durableId="1994214075">
    <w:abstractNumId w:val="47"/>
  </w:num>
  <w:num w:numId="58" w16cid:durableId="1740055313">
    <w:abstractNumId w:val="25"/>
  </w:num>
  <w:num w:numId="59" w16cid:durableId="244343490">
    <w:abstractNumId w:val="26"/>
  </w:num>
  <w:num w:numId="60" w16cid:durableId="1360274714">
    <w:abstractNumId w:val="21"/>
  </w:num>
  <w:num w:numId="61" w16cid:durableId="1594237155">
    <w:abstractNumId w:val="36"/>
  </w:num>
  <w:num w:numId="62" w16cid:durableId="1134366741">
    <w:abstractNumId w:val="44"/>
  </w:num>
  <w:num w:numId="63" w16cid:durableId="567962835">
    <w:abstractNumId w:val="58"/>
  </w:num>
  <w:num w:numId="64" w16cid:durableId="951281625">
    <w:abstractNumId w:val="57"/>
  </w:num>
  <w:num w:numId="65" w16cid:durableId="1210144053">
    <w:abstractNumId w:val="4"/>
  </w:num>
  <w:num w:numId="66" w16cid:durableId="2037733751">
    <w:abstractNumId w:val="43"/>
  </w:num>
  <w:num w:numId="67" w16cid:durableId="89087023">
    <w:abstractNumId w:val="38"/>
  </w:num>
  <w:num w:numId="68" w16cid:durableId="1095781209">
    <w:abstractNumId w:val="73"/>
  </w:num>
  <w:num w:numId="69" w16cid:durableId="1893926484">
    <w:abstractNumId w:val="22"/>
  </w:num>
  <w:num w:numId="70" w16cid:durableId="2062943247">
    <w:abstractNumId w:val="52"/>
  </w:num>
  <w:num w:numId="71" w16cid:durableId="779305235">
    <w:abstractNumId w:val="81"/>
  </w:num>
  <w:num w:numId="72" w16cid:durableId="1386443641">
    <w:abstractNumId w:val="60"/>
  </w:num>
  <w:num w:numId="73" w16cid:durableId="208960672">
    <w:abstractNumId w:val="12"/>
  </w:num>
  <w:num w:numId="74" w16cid:durableId="1618103969">
    <w:abstractNumId w:val="45"/>
  </w:num>
  <w:num w:numId="75" w16cid:durableId="760955741">
    <w:abstractNumId w:val="17"/>
  </w:num>
  <w:num w:numId="76" w16cid:durableId="1784113605">
    <w:abstractNumId w:val="72"/>
  </w:num>
  <w:num w:numId="77" w16cid:durableId="17779649">
    <w:abstractNumId w:val="42"/>
  </w:num>
  <w:num w:numId="78" w16cid:durableId="1711954728">
    <w:abstractNumId w:val="9"/>
  </w:num>
  <w:num w:numId="79" w16cid:durableId="1029721751">
    <w:abstractNumId w:val="66"/>
  </w:num>
  <w:num w:numId="80" w16cid:durableId="1062216409">
    <w:abstractNumId w:val="46"/>
  </w:num>
  <w:num w:numId="81" w16cid:durableId="1605117235">
    <w:abstractNumId w:val="75"/>
  </w:num>
  <w:num w:numId="82" w16cid:durableId="1409305513">
    <w:abstractNumId w:val="61"/>
  </w:num>
  <w:num w:numId="83" w16cid:durableId="1372999011">
    <w:abstractNumId w:val="83"/>
  </w:num>
  <w:num w:numId="84" w16cid:durableId="1660693255">
    <w:abstractNumId w:val="3"/>
  </w:num>
  <w:num w:numId="85" w16cid:durableId="2057776384">
    <w:abstractNumId w:val="32"/>
  </w:num>
  <w:num w:numId="86" w16cid:durableId="1068964363">
    <w:abstractNumId w:val="35"/>
  </w:num>
  <w:num w:numId="87" w16cid:durableId="674920314">
    <w:abstractNumId w:val="70"/>
  </w:num>
  <w:num w:numId="88" w16cid:durableId="2143381173">
    <w:abstractNumId w:val="67"/>
  </w:num>
  <w:num w:numId="89" w16cid:durableId="2057924740">
    <w:abstractNumId w:val="27"/>
  </w:num>
  <w:numIdMacAtCleanup w:val="8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9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6FB"/>
    <w:rsid w:val="0000045A"/>
    <w:rsid w:val="00000520"/>
    <w:rsid w:val="0000082E"/>
    <w:rsid w:val="0000092D"/>
    <w:rsid w:val="00000A4C"/>
    <w:rsid w:val="00001832"/>
    <w:rsid w:val="00001AC8"/>
    <w:rsid w:val="000026E4"/>
    <w:rsid w:val="000027C6"/>
    <w:rsid w:val="0000397E"/>
    <w:rsid w:val="000042FC"/>
    <w:rsid w:val="000043FF"/>
    <w:rsid w:val="00005091"/>
    <w:rsid w:val="00005214"/>
    <w:rsid w:val="000054A9"/>
    <w:rsid w:val="0000573B"/>
    <w:rsid w:val="00005959"/>
    <w:rsid w:val="00005BF8"/>
    <w:rsid w:val="00006176"/>
    <w:rsid w:val="00006E3B"/>
    <w:rsid w:val="00007679"/>
    <w:rsid w:val="0000770A"/>
    <w:rsid w:val="00007943"/>
    <w:rsid w:val="0000797D"/>
    <w:rsid w:val="00011C43"/>
    <w:rsid w:val="00011D18"/>
    <w:rsid w:val="00012F15"/>
    <w:rsid w:val="000136B0"/>
    <w:rsid w:val="000143BA"/>
    <w:rsid w:val="000143C8"/>
    <w:rsid w:val="00014859"/>
    <w:rsid w:val="00014B00"/>
    <w:rsid w:val="00016923"/>
    <w:rsid w:val="00016B17"/>
    <w:rsid w:val="00017153"/>
    <w:rsid w:val="000177C2"/>
    <w:rsid w:val="00017FD9"/>
    <w:rsid w:val="000210D6"/>
    <w:rsid w:val="00021D4F"/>
    <w:rsid w:val="000221CA"/>
    <w:rsid w:val="00023398"/>
    <w:rsid w:val="00023D33"/>
    <w:rsid w:val="00023DE6"/>
    <w:rsid w:val="000248B2"/>
    <w:rsid w:val="000248E4"/>
    <w:rsid w:val="0002679E"/>
    <w:rsid w:val="00026EE6"/>
    <w:rsid w:val="0002774C"/>
    <w:rsid w:val="00027ECC"/>
    <w:rsid w:val="0003021F"/>
    <w:rsid w:val="000308F6"/>
    <w:rsid w:val="000318B9"/>
    <w:rsid w:val="000318FF"/>
    <w:rsid w:val="000326A3"/>
    <w:rsid w:val="00032EAF"/>
    <w:rsid w:val="000330D7"/>
    <w:rsid w:val="000334DE"/>
    <w:rsid w:val="000337D5"/>
    <w:rsid w:val="00034D61"/>
    <w:rsid w:val="000359B0"/>
    <w:rsid w:val="00036DE9"/>
    <w:rsid w:val="00041131"/>
    <w:rsid w:val="0004148D"/>
    <w:rsid w:val="000415E0"/>
    <w:rsid w:val="00045F23"/>
    <w:rsid w:val="000462D4"/>
    <w:rsid w:val="000475AA"/>
    <w:rsid w:val="00047BA1"/>
    <w:rsid w:val="00050726"/>
    <w:rsid w:val="00050774"/>
    <w:rsid w:val="0005090E"/>
    <w:rsid w:val="00051007"/>
    <w:rsid w:val="000511DA"/>
    <w:rsid w:val="00052374"/>
    <w:rsid w:val="0005347A"/>
    <w:rsid w:val="000538A0"/>
    <w:rsid w:val="0005390C"/>
    <w:rsid w:val="000542E5"/>
    <w:rsid w:val="000549E7"/>
    <w:rsid w:val="00055952"/>
    <w:rsid w:val="00055B1B"/>
    <w:rsid w:val="00055B7F"/>
    <w:rsid w:val="00057169"/>
    <w:rsid w:val="00057893"/>
    <w:rsid w:val="00057CB8"/>
    <w:rsid w:val="00060556"/>
    <w:rsid w:val="00061014"/>
    <w:rsid w:val="00061E6C"/>
    <w:rsid w:val="00062ADE"/>
    <w:rsid w:val="00063000"/>
    <w:rsid w:val="000632F9"/>
    <w:rsid w:val="0006440F"/>
    <w:rsid w:val="000644E1"/>
    <w:rsid w:val="000649A0"/>
    <w:rsid w:val="00064A5B"/>
    <w:rsid w:val="00066E22"/>
    <w:rsid w:val="00066E90"/>
    <w:rsid w:val="0006718F"/>
    <w:rsid w:val="00067899"/>
    <w:rsid w:val="00067957"/>
    <w:rsid w:val="00070012"/>
    <w:rsid w:val="00070406"/>
    <w:rsid w:val="00071682"/>
    <w:rsid w:val="000716D1"/>
    <w:rsid w:val="00071AD2"/>
    <w:rsid w:val="00071DEC"/>
    <w:rsid w:val="000732CD"/>
    <w:rsid w:val="000738F1"/>
    <w:rsid w:val="0007525B"/>
    <w:rsid w:val="000752D1"/>
    <w:rsid w:val="00075491"/>
    <w:rsid w:val="00075AD3"/>
    <w:rsid w:val="00075B89"/>
    <w:rsid w:val="00075E4C"/>
    <w:rsid w:val="00076599"/>
    <w:rsid w:val="0007678F"/>
    <w:rsid w:val="00076D2B"/>
    <w:rsid w:val="00077BC1"/>
    <w:rsid w:val="00077F8C"/>
    <w:rsid w:val="00080231"/>
    <w:rsid w:val="000804B8"/>
    <w:rsid w:val="00080E04"/>
    <w:rsid w:val="00080E3B"/>
    <w:rsid w:val="00081449"/>
    <w:rsid w:val="00081DE1"/>
    <w:rsid w:val="000822AC"/>
    <w:rsid w:val="00082CDF"/>
    <w:rsid w:val="000830E7"/>
    <w:rsid w:val="00083ACE"/>
    <w:rsid w:val="00083D92"/>
    <w:rsid w:val="000843F5"/>
    <w:rsid w:val="0008606F"/>
    <w:rsid w:val="000870FD"/>
    <w:rsid w:val="0008776F"/>
    <w:rsid w:val="00087B08"/>
    <w:rsid w:val="00087F5A"/>
    <w:rsid w:val="00090270"/>
    <w:rsid w:val="0009037D"/>
    <w:rsid w:val="00090FF7"/>
    <w:rsid w:val="00091203"/>
    <w:rsid w:val="000915D5"/>
    <w:rsid w:val="000927A5"/>
    <w:rsid w:val="00093784"/>
    <w:rsid w:val="00094A4A"/>
    <w:rsid w:val="00094B64"/>
    <w:rsid w:val="000959E4"/>
    <w:rsid w:val="000965C5"/>
    <w:rsid w:val="000A0A00"/>
    <w:rsid w:val="000A0ABC"/>
    <w:rsid w:val="000A1393"/>
    <w:rsid w:val="000A1483"/>
    <w:rsid w:val="000A1CA4"/>
    <w:rsid w:val="000A32D1"/>
    <w:rsid w:val="000A3E61"/>
    <w:rsid w:val="000A3F4A"/>
    <w:rsid w:val="000A46CB"/>
    <w:rsid w:val="000A4DB2"/>
    <w:rsid w:val="000A67AB"/>
    <w:rsid w:val="000A7648"/>
    <w:rsid w:val="000A7E8F"/>
    <w:rsid w:val="000B05AB"/>
    <w:rsid w:val="000B17B4"/>
    <w:rsid w:val="000B1CC2"/>
    <w:rsid w:val="000B25B3"/>
    <w:rsid w:val="000B2B08"/>
    <w:rsid w:val="000B355E"/>
    <w:rsid w:val="000B3C83"/>
    <w:rsid w:val="000B3F38"/>
    <w:rsid w:val="000B3FDA"/>
    <w:rsid w:val="000B42E3"/>
    <w:rsid w:val="000B4484"/>
    <w:rsid w:val="000B4F38"/>
    <w:rsid w:val="000B60E5"/>
    <w:rsid w:val="000B68F1"/>
    <w:rsid w:val="000B6965"/>
    <w:rsid w:val="000C02E0"/>
    <w:rsid w:val="000C28C6"/>
    <w:rsid w:val="000C2D48"/>
    <w:rsid w:val="000C4341"/>
    <w:rsid w:val="000C4509"/>
    <w:rsid w:val="000C452E"/>
    <w:rsid w:val="000C4D00"/>
    <w:rsid w:val="000C50A8"/>
    <w:rsid w:val="000C54AF"/>
    <w:rsid w:val="000C57AD"/>
    <w:rsid w:val="000C7625"/>
    <w:rsid w:val="000C7D30"/>
    <w:rsid w:val="000D0977"/>
    <w:rsid w:val="000D1AAE"/>
    <w:rsid w:val="000D1D3B"/>
    <w:rsid w:val="000D1E35"/>
    <w:rsid w:val="000D3706"/>
    <w:rsid w:val="000D3F8C"/>
    <w:rsid w:val="000D44F5"/>
    <w:rsid w:val="000D4C80"/>
    <w:rsid w:val="000D4F08"/>
    <w:rsid w:val="000D6004"/>
    <w:rsid w:val="000D62B9"/>
    <w:rsid w:val="000D63BA"/>
    <w:rsid w:val="000D6B75"/>
    <w:rsid w:val="000D6DF3"/>
    <w:rsid w:val="000D7AAC"/>
    <w:rsid w:val="000D7C0C"/>
    <w:rsid w:val="000D7FAF"/>
    <w:rsid w:val="000E1B97"/>
    <w:rsid w:val="000E2009"/>
    <w:rsid w:val="000E2B9B"/>
    <w:rsid w:val="000E3902"/>
    <w:rsid w:val="000E3B3D"/>
    <w:rsid w:val="000E4287"/>
    <w:rsid w:val="000E4EB1"/>
    <w:rsid w:val="000E501C"/>
    <w:rsid w:val="000E64B6"/>
    <w:rsid w:val="000E66F4"/>
    <w:rsid w:val="000E7B4F"/>
    <w:rsid w:val="000F03CE"/>
    <w:rsid w:val="000F0F38"/>
    <w:rsid w:val="000F2A54"/>
    <w:rsid w:val="000F2DEF"/>
    <w:rsid w:val="000F3307"/>
    <w:rsid w:val="000F4113"/>
    <w:rsid w:val="000F473B"/>
    <w:rsid w:val="000F4840"/>
    <w:rsid w:val="000F4982"/>
    <w:rsid w:val="000F4CF9"/>
    <w:rsid w:val="000F519F"/>
    <w:rsid w:val="000F613A"/>
    <w:rsid w:val="000F6AAA"/>
    <w:rsid w:val="000F7120"/>
    <w:rsid w:val="000F7324"/>
    <w:rsid w:val="000F790A"/>
    <w:rsid w:val="001000DB"/>
    <w:rsid w:val="00100335"/>
    <w:rsid w:val="0010051E"/>
    <w:rsid w:val="00100B61"/>
    <w:rsid w:val="00101583"/>
    <w:rsid w:val="00101D62"/>
    <w:rsid w:val="00101F58"/>
    <w:rsid w:val="00102981"/>
    <w:rsid w:val="00104889"/>
    <w:rsid w:val="001052BD"/>
    <w:rsid w:val="001057A3"/>
    <w:rsid w:val="00106297"/>
    <w:rsid w:val="00106D04"/>
    <w:rsid w:val="001075BC"/>
    <w:rsid w:val="001075DB"/>
    <w:rsid w:val="0011022D"/>
    <w:rsid w:val="001105BB"/>
    <w:rsid w:val="001107F3"/>
    <w:rsid w:val="00113C49"/>
    <w:rsid w:val="00113ED8"/>
    <w:rsid w:val="0011407E"/>
    <w:rsid w:val="001145F5"/>
    <w:rsid w:val="001153B0"/>
    <w:rsid w:val="001168FB"/>
    <w:rsid w:val="001177D3"/>
    <w:rsid w:val="00117B80"/>
    <w:rsid w:val="00117DA5"/>
    <w:rsid w:val="0012067B"/>
    <w:rsid w:val="00121A28"/>
    <w:rsid w:val="00121E41"/>
    <w:rsid w:val="00122F8A"/>
    <w:rsid w:val="0012386A"/>
    <w:rsid w:val="00123E76"/>
    <w:rsid w:val="00124CA8"/>
    <w:rsid w:val="00125301"/>
    <w:rsid w:val="0012680C"/>
    <w:rsid w:val="00126EBD"/>
    <w:rsid w:val="00130141"/>
    <w:rsid w:val="00130537"/>
    <w:rsid w:val="00130B43"/>
    <w:rsid w:val="00130CBC"/>
    <w:rsid w:val="00131A4B"/>
    <w:rsid w:val="00131AE9"/>
    <w:rsid w:val="00132966"/>
    <w:rsid w:val="00132AE8"/>
    <w:rsid w:val="00133D48"/>
    <w:rsid w:val="00134993"/>
    <w:rsid w:val="00134D98"/>
    <w:rsid w:val="001373D0"/>
    <w:rsid w:val="0013758E"/>
    <w:rsid w:val="001376F2"/>
    <w:rsid w:val="00140653"/>
    <w:rsid w:val="00140E83"/>
    <w:rsid w:val="0014169F"/>
    <w:rsid w:val="00141CA5"/>
    <w:rsid w:val="00142039"/>
    <w:rsid w:val="00142264"/>
    <w:rsid w:val="00142544"/>
    <w:rsid w:val="00142E36"/>
    <w:rsid w:val="00143E62"/>
    <w:rsid w:val="00145777"/>
    <w:rsid w:val="00145818"/>
    <w:rsid w:val="00150104"/>
    <w:rsid w:val="00150678"/>
    <w:rsid w:val="0015105C"/>
    <w:rsid w:val="001511C9"/>
    <w:rsid w:val="00151CE2"/>
    <w:rsid w:val="00152860"/>
    <w:rsid w:val="00152E3B"/>
    <w:rsid w:val="00152EC0"/>
    <w:rsid w:val="001534C2"/>
    <w:rsid w:val="00153ACC"/>
    <w:rsid w:val="00153D19"/>
    <w:rsid w:val="001541A8"/>
    <w:rsid w:val="001541D4"/>
    <w:rsid w:val="00154A36"/>
    <w:rsid w:val="00155B95"/>
    <w:rsid w:val="00156145"/>
    <w:rsid w:val="001565DD"/>
    <w:rsid w:val="00156F84"/>
    <w:rsid w:val="00156FC6"/>
    <w:rsid w:val="00157B48"/>
    <w:rsid w:val="001608AF"/>
    <w:rsid w:val="00160BCB"/>
    <w:rsid w:val="00161E09"/>
    <w:rsid w:val="00162BB5"/>
    <w:rsid w:val="00162FC7"/>
    <w:rsid w:val="001636FB"/>
    <w:rsid w:val="0016391E"/>
    <w:rsid w:val="00164A14"/>
    <w:rsid w:val="00165086"/>
    <w:rsid w:val="0016518A"/>
    <w:rsid w:val="00165498"/>
    <w:rsid w:val="00165BF9"/>
    <w:rsid w:val="00166A2D"/>
    <w:rsid w:val="00166B52"/>
    <w:rsid w:val="00166BF8"/>
    <w:rsid w:val="00166BF9"/>
    <w:rsid w:val="00167255"/>
    <w:rsid w:val="001672AF"/>
    <w:rsid w:val="00167972"/>
    <w:rsid w:val="0017089F"/>
    <w:rsid w:val="001710BB"/>
    <w:rsid w:val="0017185A"/>
    <w:rsid w:val="00171BCE"/>
    <w:rsid w:val="00172489"/>
    <w:rsid w:val="001731DF"/>
    <w:rsid w:val="00173A89"/>
    <w:rsid w:val="0017450D"/>
    <w:rsid w:val="0017473C"/>
    <w:rsid w:val="0017478E"/>
    <w:rsid w:val="00174CFA"/>
    <w:rsid w:val="001767AD"/>
    <w:rsid w:val="00176E46"/>
    <w:rsid w:val="00177725"/>
    <w:rsid w:val="001777F1"/>
    <w:rsid w:val="00180C4B"/>
    <w:rsid w:val="0018173B"/>
    <w:rsid w:val="001828D2"/>
    <w:rsid w:val="00183AE4"/>
    <w:rsid w:val="001842B1"/>
    <w:rsid w:val="0018482F"/>
    <w:rsid w:val="00184C82"/>
    <w:rsid w:val="00185143"/>
    <w:rsid w:val="001859D3"/>
    <w:rsid w:val="00186367"/>
    <w:rsid w:val="00187331"/>
    <w:rsid w:val="00187FC1"/>
    <w:rsid w:val="00191C0A"/>
    <w:rsid w:val="00191DA9"/>
    <w:rsid w:val="00193024"/>
    <w:rsid w:val="001945D3"/>
    <w:rsid w:val="00195A05"/>
    <w:rsid w:val="001962F3"/>
    <w:rsid w:val="00196905"/>
    <w:rsid w:val="00197231"/>
    <w:rsid w:val="001A09D3"/>
    <w:rsid w:val="001A1E9B"/>
    <w:rsid w:val="001A2F07"/>
    <w:rsid w:val="001A3042"/>
    <w:rsid w:val="001A34D0"/>
    <w:rsid w:val="001A353A"/>
    <w:rsid w:val="001A357F"/>
    <w:rsid w:val="001A4B19"/>
    <w:rsid w:val="001A4ECD"/>
    <w:rsid w:val="001A4F14"/>
    <w:rsid w:val="001A54F4"/>
    <w:rsid w:val="001A5ABF"/>
    <w:rsid w:val="001A6293"/>
    <w:rsid w:val="001A6472"/>
    <w:rsid w:val="001A6826"/>
    <w:rsid w:val="001A6F93"/>
    <w:rsid w:val="001A757A"/>
    <w:rsid w:val="001B0339"/>
    <w:rsid w:val="001B1077"/>
    <w:rsid w:val="001B111E"/>
    <w:rsid w:val="001B12D0"/>
    <w:rsid w:val="001B1426"/>
    <w:rsid w:val="001B1F75"/>
    <w:rsid w:val="001B25AB"/>
    <w:rsid w:val="001B31AC"/>
    <w:rsid w:val="001B378A"/>
    <w:rsid w:val="001B37A2"/>
    <w:rsid w:val="001B3DB8"/>
    <w:rsid w:val="001B451E"/>
    <w:rsid w:val="001B45E2"/>
    <w:rsid w:val="001B48DA"/>
    <w:rsid w:val="001B57E8"/>
    <w:rsid w:val="001B7607"/>
    <w:rsid w:val="001B77DE"/>
    <w:rsid w:val="001B785D"/>
    <w:rsid w:val="001B7A0E"/>
    <w:rsid w:val="001B7A9C"/>
    <w:rsid w:val="001C0383"/>
    <w:rsid w:val="001C1293"/>
    <w:rsid w:val="001C146E"/>
    <w:rsid w:val="001C187E"/>
    <w:rsid w:val="001C1F4E"/>
    <w:rsid w:val="001C2AFE"/>
    <w:rsid w:val="001C2C03"/>
    <w:rsid w:val="001C30B5"/>
    <w:rsid w:val="001C32DE"/>
    <w:rsid w:val="001C4389"/>
    <w:rsid w:val="001C4E1F"/>
    <w:rsid w:val="001C4ED8"/>
    <w:rsid w:val="001D042A"/>
    <w:rsid w:val="001D09C6"/>
    <w:rsid w:val="001D0B5B"/>
    <w:rsid w:val="001D137B"/>
    <w:rsid w:val="001D16A3"/>
    <w:rsid w:val="001D1831"/>
    <w:rsid w:val="001D195C"/>
    <w:rsid w:val="001D1ED0"/>
    <w:rsid w:val="001D2E9D"/>
    <w:rsid w:val="001D3538"/>
    <w:rsid w:val="001D5F4D"/>
    <w:rsid w:val="001D6F37"/>
    <w:rsid w:val="001D7F5C"/>
    <w:rsid w:val="001E036D"/>
    <w:rsid w:val="001E079B"/>
    <w:rsid w:val="001E097F"/>
    <w:rsid w:val="001E0DEB"/>
    <w:rsid w:val="001E2345"/>
    <w:rsid w:val="001E2737"/>
    <w:rsid w:val="001E3E4B"/>
    <w:rsid w:val="001E56F4"/>
    <w:rsid w:val="001E5821"/>
    <w:rsid w:val="001E5CD7"/>
    <w:rsid w:val="001E5E12"/>
    <w:rsid w:val="001E63E5"/>
    <w:rsid w:val="001F02BF"/>
    <w:rsid w:val="001F0BF7"/>
    <w:rsid w:val="001F26DA"/>
    <w:rsid w:val="001F3335"/>
    <w:rsid w:val="001F379D"/>
    <w:rsid w:val="001F38E5"/>
    <w:rsid w:val="001F3B73"/>
    <w:rsid w:val="001F3C65"/>
    <w:rsid w:val="001F3D2E"/>
    <w:rsid w:val="001F451A"/>
    <w:rsid w:val="001F4535"/>
    <w:rsid w:val="001F5B57"/>
    <w:rsid w:val="001F60A8"/>
    <w:rsid w:val="001F61F4"/>
    <w:rsid w:val="001F6203"/>
    <w:rsid w:val="001F76C7"/>
    <w:rsid w:val="00201CDA"/>
    <w:rsid w:val="0020233F"/>
    <w:rsid w:val="002033D8"/>
    <w:rsid w:val="00203BB7"/>
    <w:rsid w:val="00204210"/>
    <w:rsid w:val="00204946"/>
    <w:rsid w:val="002058B9"/>
    <w:rsid w:val="0020749D"/>
    <w:rsid w:val="0021040A"/>
    <w:rsid w:val="002106E6"/>
    <w:rsid w:val="00210E14"/>
    <w:rsid w:val="002113CF"/>
    <w:rsid w:val="00211500"/>
    <w:rsid w:val="0021193E"/>
    <w:rsid w:val="00211F8D"/>
    <w:rsid w:val="002120A6"/>
    <w:rsid w:val="00212CAE"/>
    <w:rsid w:val="00212FFC"/>
    <w:rsid w:val="002139FF"/>
    <w:rsid w:val="00214114"/>
    <w:rsid w:val="002149EC"/>
    <w:rsid w:val="002167D6"/>
    <w:rsid w:val="0021727D"/>
    <w:rsid w:val="00217BB9"/>
    <w:rsid w:val="00220719"/>
    <w:rsid w:val="00220B10"/>
    <w:rsid w:val="00220D92"/>
    <w:rsid w:val="00221785"/>
    <w:rsid w:val="00221B28"/>
    <w:rsid w:val="002220FC"/>
    <w:rsid w:val="00222553"/>
    <w:rsid w:val="00222A77"/>
    <w:rsid w:val="002230A8"/>
    <w:rsid w:val="002249F5"/>
    <w:rsid w:val="00224AAC"/>
    <w:rsid w:val="00224D8C"/>
    <w:rsid w:val="00225AB5"/>
    <w:rsid w:val="00225DAB"/>
    <w:rsid w:val="00225F49"/>
    <w:rsid w:val="00227A73"/>
    <w:rsid w:val="00230BE6"/>
    <w:rsid w:val="00230EDE"/>
    <w:rsid w:val="00231849"/>
    <w:rsid w:val="00231E02"/>
    <w:rsid w:val="00232511"/>
    <w:rsid w:val="002328B2"/>
    <w:rsid w:val="00232AD4"/>
    <w:rsid w:val="00232C17"/>
    <w:rsid w:val="00233AEE"/>
    <w:rsid w:val="00233F02"/>
    <w:rsid w:val="00234DBF"/>
    <w:rsid w:val="002352D2"/>
    <w:rsid w:val="00235BA4"/>
    <w:rsid w:val="00235DEE"/>
    <w:rsid w:val="002361B4"/>
    <w:rsid w:val="00236864"/>
    <w:rsid w:val="00237123"/>
    <w:rsid w:val="00237142"/>
    <w:rsid w:val="00237311"/>
    <w:rsid w:val="00237FA3"/>
    <w:rsid w:val="0024021D"/>
    <w:rsid w:val="002415A5"/>
    <w:rsid w:val="00241692"/>
    <w:rsid w:val="0024179F"/>
    <w:rsid w:val="00241B26"/>
    <w:rsid w:val="0024219E"/>
    <w:rsid w:val="00242554"/>
    <w:rsid w:val="00242F2D"/>
    <w:rsid w:val="002432C5"/>
    <w:rsid w:val="00243D5A"/>
    <w:rsid w:val="00244563"/>
    <w:rsid w:val="002448CA"/>
    <w:rsid w:val="002449DE"/>
    <w:rsid w:val="002459D0"/>
    <w:rsid w:val="002465C8"/>
    <w:rsid w:val="00246AA6"/>
    <w:rsid w:val="00247659"/>
    <w:rsid w:val="00247C6A"/>
    <w:rsid w:val="00247E5A"/>
    <w:rsid w:val="00250BB9"/>
    <w:rsid w:val="0025132B"/>
    <w:rsid w:val="002513EB"/>
    <w:rsid w:val="00252A72"/>
    <w:rsid w:val="00252EB5"/>
    <w:rsid w:val="002536AC"/>
    <w:rsid w:val="0025384E"/>
    <w:rsid w:val="00255D82"/>
    <w:rsid w:val="00256FDD"/>
    <w:rsid w:val="00260347"/>
    <w:rsid w:val="0026091F"/>
    <w:rsid w:val="00260F29"/>
    <w:rsid w:val="00261B13"/>
    <w:rsid w:val="00261FD3"/>
    <w:rsid w:val="00262816"/>
    <w:rsid w:val="00262B32"/>
    <w:rsid w:val="00262B9F"/>
    <w:rsid w:val="00262EE5"/>
    <w:rsid w:val="002635AB"/>
    <w:rsid w:val="0026380E"/>
    <w:rsid w:val="00263E83"/>
    <w:rsid w:val="002640B7"/>
    <w:rsid w:val="0026527E"/>
    <w:rsid w:val="0026600B"/>
    <w:rsid w:val="00266B00"/>
    <w:rsid w:val="0027047B"/>
    <w:rsid w:val="00270C97"/>
    <w:rsid w:val="002715D8"/>
    <w:rsid w:val="00272512"/>
    <w:rsid w:val="00273735"/>
    <w:rsid w:val="0027393D"/>
    <w:rsid w:val="00273C03"/>
    <w:rsid w:val="00275A6B"/>
    <w:rsid w:val="00277044"/>
    <w:rsid w:val="00277112"/>
    <w:rsid w:val="0028076A"/>
    <w:rsid w:val="00280CDD"/>
    <w:rsid w:val="00280EC7"/>
    <w:rsid w:val="002815ED"/>
    <w:rsid w:val="002819AB"/>
    <w:rsid w:val="00282752"/>
    <w:rsid w:val="00282AC9"/>
    <w:rsid w:val="00284364"/>
    <w:rsid w:val="00284BEF"/>
    <w:rsid w:val="002857E8"/>
    <w:rsid w:val="00286065"/>
    <w:rsid w:val="00286D1A"/>
    <w:rsid w:val="002902C1"/>
    <w:rsid w:val="00291DE5"/>
    <w:rsid w:val="00294701"/>
    <w:rsid w:val="0029497C"/>
    <w:rsid w:val="00295041"/>
    <w:rsid w:val="002950AE"/>
    <w:rsid w:val="0029546B"/>
    <w:rsid w:val="002958AA"/>
    <w:rsid w:val="00295E9B"/>
    <w:rsid w:val="00295F10"/>
    <w:rsid w:val="00296785"/>
    <w:rsid w:val="002969BF"/>
    <w:rsid w:val="002969F3"/>
    <w:rsid w:val="00296A4B"/>
    <w:rsid w:val="00296F60"/>
    <w:rsid w:val="00297AC2"/>
    <w:rsid w:val="002A04A1"/>
    <w:rsid w:val="002A0C50"/>
    <w:rsid w:val="002A0C78"/>
    <w:rsid w:val="002A0DA7"/>
    <w:rsid w:val="002A1532"/>
    <w:rsid w:val="002A1BAF"/>
    <w:rsid w:val="002A1EBE"/>
    <w:rsid w:val="002A39B8"/>
    <w:rsid w:val="002A3C9F"/>
    <w:rsid w:val="002A41C8"/>
    <w:rsid w:val="002A446C"/>
    <w:rsid w:val="002A4686"/>
    <w:rsid w:val="002A4C65"/>
    <w:rsid w:val="002A4F19"/>
    <w:rsid w:val="002A526E"/>
    <w:rsid w:val="002A6FFB"/>
    <w:rsid w:val="002A76A5"/>
    <w:rsid w:val="002A7D47"/>
    <w:rsid w:val="002A7E72"/>
    <w:rsid w:val="002B06A2"/>
    <w:rsid w:val="002B074B"/>
    <w:rsid w:val="002B0B37"/>
    <w:rsid w:val="002B0BFA"/>
    <w:rsid w:val="002B1B06"/>
    <w:rsid w:val="002B450D"/>
    <w:rsid w:val="002B569B"/>
    <w:rsid w:val="002B5797"/>
    <w:rsid w:val="002B5802"/>
    <w:rsid w:val="002B6B93"/>
    <w:rsid w:val="002B77A1"/>
    <w:rsid w:val="002C216D"/>
    <w:rsid w:val="002C22F4"/>
    <w:rsid w:val="002C251B"/>
    <w:rsid w:val="002C29C5"/>
    <w:rsid w:val="002C2ACC"/>
    <w:rsid w:val="002C2D73"/>
    <w:rsid w:val="002C32D9"/>
    <w:rsid w:val="002C3D73"/>
    <w:rsid w:val="002C3D79"/>
    <w:rsid w:val="002C3D85"/>
    <w:rsid w:val="002C4808"/>
    <w:rsid w:val="002C4883"/>
    <w:rsid w:val="002C52AE"/>
    <w:rsid w:val="002C5625"/>
    <w:rsid w:val="002C5C5C"/>
    <w:rsid w:val="002C5DB9"/>
    <w:rsid w:val="002C5EC8"/>
    <w:rsid w:val="002C5FF5"/>
    <w:rsid w:val="002C620A"/>
    <w:rsid w:val="002C74F0"/>
    <w:rsid w:val="002D1C89"/>
    <w:rsid w:val="002D2331"/>
    <w:rsid w:val="002D2F13"/>
    <w:rsid w:val="002D343B"/>
    <w:rsid w:val="002D3A89"/>
    <w:rsid w:val="002D3A9C"/>
    <w:rsid w:val="002D43DC"/>
    <w:rsid w:val="002D4F0C"/>
    <w:rsid w:val="002D5EE5"/>
    <w:rsid w:val="002D69C0"/>
    <w:rsid w:val="002D6BAE"/>
    <w:rsid w:val="002D6E6F"/>
    <w:rsid w:val="002D72DA"/>
    <w:rsid w:val="002D73B5"/>
    <w:rsid w:val="002D75A4"/>
    <w:rsid w:val="002D767D"/>
    <w:rsid w:val="002E075D"/>
    <w:rsid w:val="002E121B"/>
    <w:rsid w:val="002E1EB5"/>
    <w:rsid w:val="002E3070"/>
    <w:rsid w:val="002E4193"/>
    <w:rsid w:val="002E552C"/>
    <w:rsid w:val="002E644A"/>
    <w:rsid w:val="002E65F0"/>
    <w:rsid w:val="002E667F"/>
    <w:rsid w:val="002E6813"/>
    <w:rsid w:val="002E78DF"/>
    <w:rsid w:val="002F09EE"/>
    <w:rsid w:val="002F0ECC"/>
    <w:rsid w:val="002F13AA"/>
    <w:rsid w:val="002F205F"/>
    <w:rsid w:val="002F2413"/>
    <w:rsid w:val="002F2714"/>
    <w:rsid w:val="002F3DA8"/>
    <w:rsid w:val="002F3F5F"/>
    <w:rsid w:val="002F40CF"/>
    <w:rsid w:val="002F49D7"/>
    <w:rsid w:val="002F58F5"/>
    <w:rsid w:val="002F6ADF"/>
    <w:rsid w:val="002F6EAF"/>
    <w:rsid w:val="002F7A20"/>
    <w:rsid w:val="002F7A3F"/>
    <w:rsid w:val="00300AA8"/>
    <w:rsid w:val="00300F38"/>
    <w:rsid w:val="003014FF"/>
    <w:rsid w:val="00301613"/>
    <w:rsid w:val="003019A2"/>
    <w:rsid w:val="00301D98"/>
    <w:rsid w:val="00303B17"/>
    <w:rsid w:val="00303C81"/>
    <w:rsid w:val="00303DD7"/>
    <w:rsid w:val="0030464B"/>
    <w:rsid w:val="003049DA"/>
    <w:rsid w:val="00304D60"/>
    <w:rsid w:val="0030536B"/>
    <w:rsid w:val="0030657A"/>
    <w:rsid w:val="00306659"/>
    <w:rsid w:val="003074E0"/>
    <w:rsid w:val="00307841"/>
    <w:rsid w:val="00310524"/>
    <w:rsid w:val="00310B72"/>
    <w:rsid w:val="00311230"/>
    <w:rsid w:val="0031152A"/>
    <w:rsid w:val="00311DC1"/>
    <w:rsid w:val="00312084"/>
    <w:rsid w:val="0031259F"/>
    <w:rsid w:val="0031272A"/>
    <w:rsid w:val="003135DB"/>
    <w:rsid w:val="00313CCF"/>
    <w:rsid w:val="00314338"/>
    <w:rsid w:val="003143B3"/>
    <w:rsid w:val="00315BB5"/>
    <w:rsid w:val="00315C75"/>
    <w:rsid w:val="003163FB"/>
    <w:rsid w:val="0031717B"/>
    <w:rsid w:val="00321442"/>
    <w:rsid w:val="003223BE"/>
    <w:rsid w:val="003223E2"/>
    <w:rsid w:val="00322923"/>
    <w:rsid w:val="00323E4E"/>
    <w:rsid w:val="00324A59"/>
    <w:rsid w:val="00327F1E"/>
    <w:rsid w:val="00330117"/>
    <w:rsid w:val="00330BBF"/>
    <w:rsid w:val="00330CE9"/>
    <w:rsid w:val="00331077"/>
    <w:rsid w:val="003311A2"/>
    <w:rsid w:val="003312C3"/>
    <w:rsid w:val="00331F28"/>
    <w:rsid w:val="00332821"/>
    <w:rsid w:val="0033302C"/>
    <w:rsid w:val="003340CF"/>
    <w:rsid w:val="003344D2"/>
    <w:rsid w:val="00336CC1"/>
    <w:rsid w:val="00336EFF"/>
    <w:rsid w:val="00337391"/>
    <w:rsid w:val="00341423"/>
    <w:rsid w:val="003415D8"/>
    <w:rsid w:val="00341765"/>
    <w:rsid w:val="00341E4A"/>
    <w:rsid w:val="0034206D"/>
    <w:rsid w:val="00342FE3"/>
    <w:rsid w:val="0034332A"/>
    <w:rsid w:val="003434A0"/>
    <w:rsid w:val="00343975"/>
    <w:rsid w:val="003444BC"/>
    <w:rsid w:val="00344F7B"/>
    <w:rsid w:val="00345CA5"/>
    <w:rsid w:val="00346098"/>
    <w:rsid w:val="00346383"/>
    <w:rsid w:val="00347FD7"/>
    <w:rsid w:val="00350445"/>
    <w:rsid w:val="00351659"/>
    <w:rsid w:val="00351747"/>
    <w:rsid w:val="00351843"/>
    <w:rsid w:val="00351BB5"/>
    <w:rsid w:val="00351DC2"/>
    <w:rsid w:val="003526B6"/>
    <w:rsid w:val="00352C43"/>
    <w:rsid w:val="0035383C"/>
    <w:rsid w:val="00353C23"/>
    <w:rsid w:val="00354777"/>
    <w:rsid w:val="0035491B"/>
    <w:rsid w:val="0035518F"/>
    <w:rsid w:val="00355922"/>
    <w:rsid w:val="003559B4"/>
    <w:rsid w:val="00355A03"/>
    <w:rsid w:val="00355B58"/>
    <w:rsid w:val="00356191"/>
    <w:rsid w:val="003565D7"/>
    <w:rsid w:val="0035673C"/>
    <w:rsid w:val="003575E4"/>
    <w:rsid w:val="00362BD6"/>
    <w:rsid w:val="00363972"/>
    <w:rsid w:val="0036438C"/>
    <w:rsid w:val="003647E4"/>
    <w:rsid w:val="0036502A"/>
    <w:rsid w:val="003650CF"/>
    <w:rsid w:val="00367125"/>
    <w:rsid w:val="0036719A"/>
    <w:rsid w:val="0036777B"/>
    <w:rsid w:val="00367AD6"/>
    <w:rsid w:val="00367D86"/>
    <w:rsid w:val="00370838"/>
    <w:rsid w:val="00370E86"/>
    <w:rsid w:val="00372DA8"/>
    <w:rsid w:val="00373C93"/>
    <w:rsid w:val="00373D7B"/>
    <w:rsid w:val="00373EA8"/>
    <w:rsid w:val="00374183"/>
    <w:rsid w:val="00374249"/>
    <w:rsid w:val="0037513C"/>
    <w:rsid w:val="00375B5C"/>
    <w:rsid w:val="00376064"/>
    <w:rsid w:val="00376148"/>
    <w:rsid w:val="0037627B"/>
    <w:rsid w:val="0037630D"/>
    <w:rsid w:val="0037643B"/>
    <w:rsid w:val="00381357"/>
    <w:rsid w:val="00381399"/>
    <w:rsid w:val="003820BA"/>
    <w:rsid w:val="00382A14"/>
    <w:rsid w:val="00383410"/>
    <w:rsid w:val="00383438"/>
    <w:rsid w:val="00384A68"/>
    <w:rsid w:val="00385A5E"/>
    <w:rsid w:val="0038640B"/>
    <w:rsid w:val="0038663B"/>
    <w:rsid w:val="00386F80"/>
    <w:rsid w:val="0039070B"/>
    <w:rsid w:val="00391332"/>
    <w:rsid w:val="00391906"/>
    <w:rsid w:val="00392819"/>
    <w:rsid w:val="00393040"/>
    <w:rsid w:val="0039313A"/>
    <w:rsid w:val="003936AD"/>
    <w:rsid w:val="00395966"/>
    <w:rsid w:val="00395DEA"/>
    <w:rsid w:val="0039669E"/>
    <w:rsid w:val="003972DD"/>
    <w:rsid w:val="003A01F6"/>
    <w:rsid w:val="003A1420"/>
    <w:rsid w:val="003A18BF"/>
    <w:rsid w:val="003A1DED"/>
    <w:rsid w:val="003A2EFA"/>
    <w:rsid w:val="003A30C9"/>
    <w:rsid w:val="003A390B"/>
    <w:rsid w:val="003A3E33"/>
    <w:rsid w:val="003A5077"/>
    <w:rsid w:val="003A5C83"/>
    <w:rsid w:val="003A74AE"/>
    <w:rsid w:val="003A7F73"/>
    <w:rsid w:val="003B03A6"/>
    <w:rsid w:val="003B152D"/>
    <w:rsid w:val="003B1DB8"/>
    <w:rsid w:val="003B1E3C"/>
    <w:rsid w:val="003B24EA"/>
    <w:rsid w:val="003B2BBE"/>
    <w:rsid w:val="003B3C4E"/>
    <w:rsid w:val="003B4380"/>
    <w:rsid w:val="003B457A"/>
    <w:rsid w:val="003B4906"/>
    <w:rsid w:val="003B4EC8"/>
    <w:rsid w:val="003B5590"/>
    <w:rsid w:val="003B57A0"/>
    <w:rsid w:val="003B79FD"/>
    <w:rsid w:val="003C1C55"/>
    <w:rsid w:val="003C259F"/>
    <w:rsid w:val="003C2F6E"/>
    <w:rsid w:val="003C3E36"/>
    <w:rsid w:val="003C5977"/>
    <w:rsid w:val="003D036E"/>
    <w:rsid w:val="003D0761"/>
    <w:rsid w:val="003D17C0"/>
    <w:rsid w:val="003D1835"/>
    <w:rsid w:val="003D2F81"/>
    <w:rsid w:val="003D42B5"/>
    <w:rsid w:val="003D4585"/>
    <w:rsid w:val="003D4681"/>
    <w:rsid w:val="003D4EEF"/>
    <w:rsid w:val="003D54A3"/>
    <w:rsid w:val="003D5742"/>
    <w:rsid w:val="003D5D39"/>
    <w:rsid w:val="003D6031"/>
    <w:rsid w:val="003D6B43"/>
    <w:rsid w:val="003D6EAD"/>
    <w:rsid w:val="003D7E0F"/>
    <w:rsid w:val="003E0369"/>
    <w:rsid w:val="003E0384"/>
    <w:rsid w:val="003E0D15"/>
    <w:rsid w:val="003E0FFF"/>
    <w:rsid w:val="003E1072"/>
    <w:rsid w:val="003E1647"/>
    <w:rsid w:val="003E1FEE"/>
    <w:rsid w:val="003E20D9"/>
    <w:rsid w:val="003E2100"/>
    <w:rsid w:val="003E2F99"/>
    <w:rsid w:val="003E3043"/>
    <w:rsid w:val="003E3446"/>
    <w:rsid w:val="003E38FF"/>
    <w:rsid w:val="003E4769"/>
    <w:rsid w:val="003E52AF"/>
    <w:rsid w:val="003E5D74"/>
    <w:rsid w:val="003E630A"/>
    <w:rsid w:val="003E6C02"/>
    <w:rsid w:val="003F017E"/>
    <w:rsid w:val="003F0E8A"/>
    <w:rsid w:val="003F2C99"/>
    <w:rsid w:val="003F3D1C"/>
    <w:rsid w:val="003F3D2F"/>
    <w:rsid w:val="003F42DC"/>
    <w:rsid w:val="003F50C0"/>
    <w:rsid w:val="003F533B"/>
    <w:rsid w:val="003F59B6"/>
    <w:rsid w:val="003F78C8"/>
    <w:rsid w:val="003F7B5F"/>
    <w:rsid w:val="0040022D"/>
    <w:rsid w:val="0040110D"/>
    <w:rsid w:val="00402AB9"/>
    <w:rsid w:val="0040473B"/>
    <w:rsid w:val="0040474C"/>
    <w:rsid w:val="00405CF7"/>
    <w:rsid w:val="00406937"/>
    <w:rsid w:val="004073ED"/>
    <w:rsid w:val="00407B35"/>
    <w:rsid w:val="00410788"/>
    <w:rsid w:val="00410DB6"/>
    <w:rsid w:val="0041137D"/>
    <w:rsid w:val="00413946"/>
    <w:rsid w:val="00414822"/>
    <w:rsid w:val="00414A48"/>
    <w:rsid w:val="00416172"/>
    <w:rsid w:val="00416816"/>
    <w:rsid w:val="00417B70"/>
    <w:rsid w:val="00420130"/>
    <w:rsid w:val="0042053A"/>
    <w:rsid w:val="004226A8"/>
    <w:rsid w:val="004226D6"/>
    <w:rsid w:val="004229C1"/>
    <w:rsid w:val="00423CB6"/>
    <w:rsid w:val="00423DF3"/>
    <w:rsid w:val="004268D6"/>
    <w:rsid w:val="00426CF9"/>
    <w:rsid w:val="0042743F"/>
    <w:rsid w:val="00427740"/>
    <w:rsid w:val="00427D4F"/>
    <w:rsid w:val="00430795"/>
    <w:rsid w:val="004313B8"/>
    <w:rsid w:val="0043191E"/>
    <w:rsid w:val="00431F6C"/>
    <w:rsid w:val="00432061"/>
    <w:rsid w:val="004320FB"/>
    <w:rsid w:val="004331F7"/>
    <w:rsid w:val="004338FD"/>
    <w:rsid w:val="00433F70"/>
    <w:rsid w:val="00434153"/>
    <w:rsid w:val="0043522E"/>
    <w:rsid w:val="00435337"/>
    <w:rsid w:val="00435435"/>
    <w:rsid w:val="00436444"/>
    <w:rsid w:val="00436AF9"/>
    <w:rsid w:val="004377BD"/>
    <w:rsid w:val="00440DDA"/>
    <w:rsid w:val="00440E32"/>
    <w:rsid w:val="00441105"/>
    <w:rsid w:val="0044249E"/>
    <w:rsid w:val="00442554"/>
    <w:rsid w:val="00443558"/>
    <w:rsid w:val="004439B1"/>
    <w:rsid w:val="00444920"/>
    <w:rsid w:val="0044493E"/>
    <w:rsid w:val="00444D72"/>
    <w:rsid w:val="004455FD"/>
    <w:rsid w:val="004460D0"/>
    <w:rsid w:val="00447728"/>
    <w:rsid w:val="004479BA"/>
    <w:rsid w:val="00450B93"/>
    <w:rsid w:val="00451A53"/>
    <w:rsid w:val="004535FD"/>
    <w:rsid w:val="004539FC"/>
    <w:rsid w:val="00454F46"/>
    <w:rsid w:val="00455136"/>
    <w:rsid w:val="00456848"/>
    <w:rsid w:val="00456B82"/>
    <w:rsid w:val="004605EB"/>
    <w:rsid w:val="00460EA6"/>
    <w:rsid w:val="004612F0"/>
    <w:rsid w:val="00461FBF"/>
    <w:rsid w:val="00462232"/>
    <w:rsid w:val="00462604"/>
    <w:rsid w:val="00462ECF"/>
    <w:rsid w:val="0046533D"/>
    <w:rsid w:val="004658BA"/>
    <w:rsid w:val="004658FF"/>
    <w:rsid w:val="00466725"/>
    <w:rsid w:val="004703DD"/>
    <w:rsid w:val="004705E0"/>
    <w:rsid w:val="00470C49"/>
    <w:rsid w:val="00471640"/>
    <w:rsid w:val="00471E7B"/>
    <w:rsid w:val="00472652"/>
    <w:rsid w:val="004727A2"/>
    <w:rsid w:val="00472D54"/>
    <w:rsid w:val="00474086"/>
    <w:rsid w:val="00474A11"/>
    <w:rsid w:val="00474D11"/>
    <w:rsid w:val="00474D54"/>
    <w:rsid w:val="00474FE8"/>
    <w:rsid w:val="0047537D"/>
    <w:rsid w:val="00475400"/>
    <w:rsid w:val="004767F4"/>
    <w:rsid w:val="00476809"/>
    <w:rsid w:val="004777A9"/>
    <w:rsid w:val="00477DFC"/>
    <w:rsid w:val="0048056B"/>
    <w:rsid w:val="00481975"/>
    <w:rsid w:val="00481D48"/>
    <w:rsid w:val="0048204D"/>
    <w:rsid w:val="00482682"/>
    <w:rsid w:val="0048332E"/>
    <w:rsid w:val="004833E3"/>
    <w:rsid w:val="00484325"/>
    <w:rsid w:val="004845CB"/>
    <w:rsid w:val="0048477A"/>
    <w:rsid w:val="004876B3"/>
    <w:rsid w:val="00487766"/>
    <w:rsid w:val="00487A40"/>
    <w:rsid w:val="00487D45"/>
    <w:rsid w:val="00487FB1"/>
    <w:rsid w:val="00490051"/>
    <w:rsid w:val="0049010E"/>
    <w:rsid w:val="0049080A"/>
    <w:rsid w:val="00492087"/>
    <w:rsid w:val="004938FB"/>
    <w:rsid w:val="00494ABD"/>
    <w:rsid w:val="0049591A"/>
    <w:rsid w:val="0049610E"/>
    <w:rsid w:val="0049708B"/>
    <w:rsid w:val="00497DEB"/>
    <w:rsid w:val="004A0E67"/>
    <w:rsid w:val="004A21E9"/>
    <w:rsid w:val="004A3244"/>
    <w:rsid w:val="004A3726"/>
    <w:rsid w:val="004A45AC"/>
    <w:rsid w:val="004A4914"/>
    <w:rsid w:val="004A49A7"/>
    <w:rsid w:val="004A4C71"/>
    <w:rsid w:val="004A6229"/>
    <w:rsid w:val="004A6B9F"/>
    <w:rsid w:val="004A6BC5"/>
    <w:rsid w:val="004B0A82"/>
    <w:rsid w:val="004B1452"/>
    <w:rsid w:val="004B16B6"/>
    <w:rsid w:val="004B1F9B"/>
    <w:rsid w:val="004B24AE"/>
    <w:rsid w:val="004B2536"/>
    <w:rsid w:val="004B25CE"/>
    <w:rsid w:val="004B2FB0"/>
    <w:rsid w:val="004B3633"/>
    <w:rsid w:val="004B3828"/>
    <w:rsid w:val="004B396C"/>
    <w:rsid w:val="004B431B"/>
    <w:rsid w:val="004B5B47"/>
    <w:rsid w:val="004B6066"/>
    <w:rsid w:val="004B7F8E"/>
    <w:rsid w:val="004C06FF"/>
    <w:rsid w:val="004C13DF"/>
    <w:rsid w:val="004C162A"/>
    <w:rsid w:val="004C2179"/>
    <w:rsid w:val="004C239C"/>
    <w:rsid w:val="004C23A2"/>
    <w:rsid w:val="004C3DF2"/>
    <w:rsid w:val="004C4D3C"/>
    <w:rsid w:val="004C5733"/>
    <w:rsid w:val="004C6520"/>
    <w:rsid w:val="004C681B"/>
    <w:rsid w:val="004C6F67"/>
    <w:rsid w:val="004C751F"/>
    <w:rsid w:val="004C78D0"/>
    <w:rsid w:val="004D1C2B"/>
    <w:rsid w:val="004D2B02"/>
    <w:rsid w:val="004D42F5"/>
    <w:rsid w:val="004D457A"/>
    <w:rsid w:val="004D5312"/>
    <w:rsid w:val="004D5456"/>
    <w:rsid w:val="004D5E46"/>
    <w:rsid w:val="004D6047"/>
    <w:rsid w:val="004D6495"/>
    <w:rsid w:val="004D72BA"/>
    <w:rsid w:val="004D7C9E"/>
    <w:rsid w:val="004E016B"/>
    <w:rsid w:val="004E0279"/>
    <w:rsid w:val="004E0AAF"/>
    <w:rsid w:val="004E0FF8"/>
    <w:rsid w:val="004E13D2"/>
    <w:rsid w:val="004E3D67"/>
    <w:rsid w:val="004E4157"/>
    <w:rsid w:val="004E446D"/>
    <w:rsid w:val="004E4A70"/>
    <w:rsid w:val="004E5C3C"/>
    <w:rsid w:val="004E5EE6"/>
    <w:rsid w:val="004E5F90"/>
    <w:rsid w:val="004F03F3"/>
    <w:rsid w:val="004F042F"/>
    <w:rsid w:val="004F0726"/>
    <w:rsid w:val="004F15A5"/>
    <w:rsid w:val="004F1A73"/>
    <w:rsid w:val="004F1AB3"/>
    <w:rsid w:val="004F2623"/>
    <w:rsid w:val="004F304B"/>
    <w:rsid w:val="004F3755"/>
    <w:rsid w:val="004F463B"/>
    <w:rsid w:val="004F570C"/>
    <w:rsid w:val="004F5999"/>
    <w:rsid w:val="004F6443"/>
    <w:rsid w:val="004F687C"/>
    <w:rsid w:val="004F6FF9"/>
    <w:rsid w:val="004F7216"/>
    <w:rsid w:val="0050187E"/>
    <w:rsid w:val="00502427"/>
    <w:rsid w:val="00503918"/>
    <w:rsid w:val="00503B29"/>
    <w:rsid w:val="00503C34"/>
    <w:rsid w:val="00504EC8"/>
    <w:rsid w:val="00505634"/>
    <w:rsid w:val="005067AB"/>
    <w:rsid w:val="005071B9"/>
    <w:rsid w:val="0050765A"/>
    <w:rsid w:val="00507F18"/>
    <w:rsid w:val="0051007B"/>
    <w:rsid w:val="00511728"/>
    <w:rsid w:val="00511E61"/>
    <w:rsid w:val="005134A3"/>
    <w:rsid w:val="00513921"/>
    <w:rsid w:val="00517444"/>
    <w:rsid w:val="00517803"/>
    <w:rsid w:val="00517ED6"/>
    <w:rsid w:val="0052067F"/>
    <w:rsid w:val="0052094F"/>
    <w:rsid w:val="00522105"/>
    <w:rsid w:val="00522AB8"/>
    <w:rsid w:val="00523F6D"/>
    <w:rsid w:val="00524742"/>
    <w:rsid w:val="00525A04"/>
    <w:rsid w:val="00525B57"/>
    <w:rsid w:val="005262FB"/>
    <w:rsid w:val="00527A77"/>
    <w:rsid w:val="005300FE"/>
    <w:rsid w:val="00530873"/>
    <w:rsid w:val="00530D26"/>
    <w:rsid w:val="00531135"/>
    <w:rsid w:val="005312C3"/>
    <w:rsid w:val="00531571"/>
    <w:rsid w:val="00531E32"/>
    <w:rsid w:val="005336E9"/>
    <w:rsid w:val="00533779"/>
    <w:rsid w:val="00533944"/>
    <w:rsid w:val="005370D7"/>
    <w:rsid w:val="00537485"/>
    <w:rsid w:val="0053765A"/>
    <w:rsid w:val="00537EE8"/>
    <w:rsid w:val="005405D7"/>
    <w:rsid w:val="0054078E"/>
    <w:rsid w:val="00540C3A"/>
    <w:rsid w:val="00541E3F"/>
    <w:rsid w:val="005438A8"/>
    <w:rsid w:val="00543BAB"/>
    <w:rsid w:val="00544314"/>
    <w:rsid w:val="00544D41"/>
    <w:rsid w:val="00545B5F"/>
    <w:rsid w:val="00546171"/>
    <w:rsid w:val="00546A31"/>
    <w:rsid w:val="0055059B"/>
    <w:rsid w:val="00550792"/>
    <w:rsid w:val="00550FB6"/>
    <w:rsid w:val="0055134A"/>
    <w:rsid w:val="00552282"/>
    <w:rsid w:val="00553558"/>
    <w:rsid w:val="00553EED"/>
    <w:rsid w:val="00553F20"/>
    <w:rsid w:val="00554005"/>
    <w:rsid w:val="00554C26"/>
    <w:rsid w:val="00556253"/>
    <w:rsid w:val="0055642A"/>
    <w:rsid w:val="005564DE"/>
    <w:rsid w:val="00556EA1"/>
    <w:rsid w:val="005575D4"/>
    <w:rsid w:val="00557B28"/>
    <w:rsid w:val="00560C78"/>
    <w:rsid w:val="00561BB6"/>
    <w:rsid w:val="00562070"/>
    <w:rsid w:val="005620F4"/>
    <w:rsid w:val="0056217F"/>
    <w:rsid w:val="005637AF"/>
    <w:rsid w:val="00563A41"/>
    <w:rsid w:val="00563AED"/>
    <w:rsid w:val="00564C76"/>
    <w:rsid w:val="005670A6"/>
    <w:rsid w:val="005676DB"/>
    <w:rsid w:val="005678BA"/>
    <w:rsid w:val="00567FD8"/>
    <w:rsid w:val="00570542"/>
    <w:rsid w:val="00570B02"/>
    <w:rsid w:val="00570CCD"/>
    <w:rsid w:val="0057227A"/>
    <w:rsid w:val="00572742"/>
    <w:rsid w:val="0057314A"/>
    <w:rsid w:val="00573D7E"/>
    <w:rsid w:val="005740A6"/>
    <w:rsid w:val="00574FDB"/>
    <w:rsid w:val="00575047"/>
    <w:rsid w:val="00575582"/>
    <w:rsid w:val="00575A14"/>
    <w:rsid w:val="00575A5A"/>
    <w:rsid w:val="005764DE"/>
    <w:rsid w:val="0057683C"/>
    <w:rsid w:val="00576A3B"/>
    <w:rsid w:val="00576C66"/>
    <w:rsid w:val="00577D3D"/>
    <w:rsid w:val="005800AC"/>
    <w:rsid w:val="00580379"/>
    <w:rsid w:val="00581D41"/>
    <w:rsid w:val="00582066"/>
    <w:rsid w:val="00582120"/>
    <w:rsid w:val="00584713"/>
    <w:rsid w:val="00584FC4"/>
    <w:rsid w:val="0058513C"/>
    <w:rsid w:val="00585BA0"/>
    <w:rsid w:val="00587557"/>
    <w:rsid w:val="00590315"/>
    <w:rsid w:val="005903AE"/>
    <w:rsid w:val="00590631"/>
    <w:rsid w:val="00590F9B"/>
    <w:rsid w:val="0059109E"/>
    <w:rsid w:val="00591473"/>
    <w:rsid w:val="005928D0"/>
    <w:rsid w:val="00594413"/>
    <w:rsid w:val="0059509D"/>
    <w:rsid w:val="00595D52"/>
    <w:rsid w:val="00596227"/>
    <w:rsid w:val="005972B5"/>
    <w:rsid w:val="005972BA"/>
    <w:rsid w:val="00597978"/>
    <w:rsid w:val="005A02F5"/>
    <w:rsid w:val="005A0620"/>
    <w:rsid w:val="005A0699"/>
    <w:rsid w:val="005A1478"/>
    <w:rsid w:val="005A393D"/>
    <w:rsid w:val="005A6A4A"/>
    <w:rsid w:val="005A6BD5"/>
    <w:rsid w:val="005A7183"/>
    <w:rsid w:val="005A720A"/>
    <w:rsid w:val="005B06EF"/>
    <w:rsid w:val="005B186B"/>
    <w:rsid w:val="005B23A9"/>
    <w:rsid w:val="005B2C8C"/>
    <w:rsid w:val="005B3AC8"/>
    <w:rsid w:val="005B3D01"/>
    <w:rsid w:val="005B3F06"/>
    <w:rsid w:val="005B427D"/>
    <w:rsid w:val="005B4515"/>
    <w:rsid w:val="005B4BDC"/>
    <w:rsid w:val="005B4FBF"/>
    <w:rsid w:val="005B595A"/>
    <w:rsid w:val="005B7549"/>
    <w:rsid w:val="005B7A73"/>
    <w:rsid w:val="005C01C6"/>
    <w:rsid w:val="005C0527"/>
    <w:rsid w:val="005C0924"/>
    <w:rsid w:val="005C1436"/>
    <w:rsid w:val="005C1AB7"/>
    <w:rsid w:val="005C1B66"/>
    <w:rsid w:val="005C2AAB"/>
    <w:rsid w:val="005C340F"/>
    <w:rsid w:val="005C3894"/>
    <w:rsid w:val="005C4082"/>
    <w:rsid w:val="005C5A7D"/>
    <w:rsid w:val="005C6275"/>
    <w:rsid w:val="005C7250"/>
    <w:rsid w:val="005C7E0D"/>
    <w:rsid w:val="005D067A"/>
    <w:rsid w:val="005D0BE5"/>
    <w:rsid w:val="005D0DC1"/>
    <w:rsid w:val="005D1CD4"/>
    <w:rsid w:val="005D1DF4"/>
    <w:rsid w:val="005D28EF"/>
    <w:rsid w:val="005D3786"/>
    <w:rsid w:val="005D3C92"/>
    <w:rsid w:val="005D452A"/>
    <w:rsid w:val="005D52A0"/>
    <w:rsid w:val="005D6343"/>
    <w:rsid w:val="005D6CCD"/>
    <w:rsid w:val="005D7108"/>
    <w:rsid w:val="005E02BF"/>
    <w:rsid w:val="005E0411"/>
    <w:rsid w:val="005E0483"/>
    <w:rsid w:val="005E1326"/>
    <w:rsid w:val="005E18EE"/>
    <w:rsid w:val="005E2AE4"/>
    <w:rsid w:val="005E36A0"/>
    <w:rsid w:val="005E37A4"/>
    <w:rsid w:val="005E4571"/>
    <w:rsid w:val="005E5124"/>
    <w:rsid w:val="005E5783"/>
    <w:rsid w:val="005E73B2"/>
    <w:rsid w:val="005F0195"/>
    <w:rsid w:val="005F0D80"/>
    <w:rsid w:val="005F0F30"/>
    <w:rsid w:val="005F1609"/>
    <w:rsid w:val="005F161B"/>
    <w:rsid w:val="005F2423"/>
    <w:rsid w:val="005F2748"/>
    <w:rsid w:val="005F3765"/>
    <w:rsid w:val="005F57CE"/>
    <w:rsid w:val="005F763F"/>
    <w:rsid w:val="005F7998"/>
    <w:rsid w:val="005F7CE7"/>
    <w:rsid w:val="005F7F61"/>
    <w:rsid w:val="00601691"/>
    <w:rsid w:val="00601D2A"/>
    <w:rsid w:val="00601DC0"/>
    <w:rsid w:val="00602147"/>
    <w:rsid w:val="006023F0"/>
    <w:rsid w:val="00602F77"/>
    <w:rsid w:val="00602FAE"/>
    <w:rsid w:val="0060320E"/>
    <w:rsid w:val="0060403E"/>
    <w:rsid w:val="00604067"/>
    <w:rsid w:val="00604EB8"/>
    <w:rsid w:val="00605E90"/>
    <w:rsid w:val="00605F4F"/>
    <w:rsid w:val="00605FDA"/>
    <w:rsid w:val="00606BF6"/>
    <w:rsid w:val="00610E62"/>
    <w:rsid w:val="00610FC7"/>
    <w:rsid w:val="00611D93"/>
    <w:rsid w:val="0061205F"/>
    <w:rsid w:val="0061262A"/>
    <w:rsid w:val="006127EB"/>
    <w:rsid w:val="0061363B"/>
    <w:rsid w:val="00613EAB"/>
    <w:rsid w:val="00614044"/>
    <w:rsid w:val="00614320"/>
    <w:rsid w:val="00614643"/>
    <w:rsid w:val="00614D85"/>
    <w:rsid w:val="00615A44"/>
    <w:rsid w:val="00617100"/>
    <w:rsid w:val="0061729D"/>
    <w:rsid w:val="00617700"/>
    <w:rsid w:val="00617BD1"/>
    <w:rsid w:val="00621F7F"/>
    <w:rsid w:val="006226A8"/>
    <w:rsid w:val="00622FD1"/>
    <w:rsid w:val="00623454"/>
    <w:rsid w:val="00625BA6"/>
    <w:rsid w:val="00625CC0"/>
    <w:rsid w:val="00625D44"/>
    <w:rsid w:val="00626691"/>
    <w:rsid w:val="00627272"/>
    <w:rsid w:val="00632F8E"/>
    <w:rsid w:val="00633287"/>
    <w:rsid w:val="00634557"/>
    <w:rsid w:val="0063495C"/>
    <w:rsid w:val="006360F1"/>
    <w:rsid w:val="00636389"/>
    <w:rsid w:val="00636790"/>
    <w:rsid w:val="00636899"/>
    <w:rsid w:val="00637D4E"/>
    <w:rsid w:val="006402A5"/>
    <w:rsid w:val="00640EE3"/>
    <w:rsid w:val="00641974"/>
    <w:rsid w:val="006423E6"/>
    <w:rsid w:val="00642E70"/>
    <w:rsid w:val="006435E5"/>
    <w:rsid w:val="0064368C"/>
    <w:rsid w:val="00645B13"/>
    <w:rsid w:val="006466F3"/>
    <w:rsid w:val="0064675F"/>
    <w:rsid w:val="00647F75"/>
    <w:rsid w:val="00650720"/>
    <w:rsid w:val="0065105C"/>
    <w:rsid w:val="00651152"/>
    <w:rsid w:val="0065220C"/>
    <w:rsid w:val="00652464"/>
    <w:rsid w:val="0065260C"/>
    <w:rsid w:val="0065338E"/>
    <w:rsid w:val="00653831"/>
    <w:rsid w:val="0065397A"/>
    <w:rsid w:val="00653D4D"/>
    <w:rsid w:val="0065504E"/>
    <w:rsid w:val="00655BA0"/>
    <w:rsid w:val="006560C2"/>
    <w:rsid w:val="0065725A"/>
    <w:rsid w:val="00657C4D"/>
    <w:rsid w:val="00657F22"/>
    <w:rsid w:val="006600B0"/>
    <w:rsid w:val="0066065F"/>
    <w:rsid w:val="006627D8"/>
    <w:rsid w:val="00662E26"/>
    <w:rsid w:val="00663729"/>
    <w:rsid w:val="006638C9"/>
    <w:rsid w:val="00663FA0"/>
    <w:rsid w:val="006642B3"/>
    <w:rsid w:val="006644B6"/>
    <w:rsid w:val="006654E8"/>
    <w:rsid w:val="00665C81"/>
    <w:rsid w:val="006666B2"/>
    <w:rsid w:val="00666814"/>
    <w:rsid w:val="006673AB"/>
    <w:rsid w:val="00667E3F"/>
    <w:rsid w:val="00670806"/>
    <w:rsid w:val="006719C1"/>
    <w:rsid w:val="006729B8"/>
    <w:rsid w:val="006732C8"/>
    <w:rsid w:val="00673E91"/>
    <w:rsid w:val="006768F4"/>
    <w:rsid w:val="006776C8"/>
    <w:rsid w:val="00677E2A"/>
    <w:rsid w:val="00680093"/>
    <w:rsid w:val="00680D67"/>
    <w:rsid w:val="00681360"/>
    <w:rsid w:val="00681BA9"/>
    <w:rsid w:val="0068271A"/>
    <w:rsid w:val="00682926"/>
    <w:rsid w:val="00683AAB"/>
    <w:rsid w:val="00683AF0"/>
    <w:rsid w:val="00684755"/>
    <w:rsid w:val="00684912"/>
    <w:rsid w:val="00685036"/>
    <w:rsid w:val="006856E4"/>
    <w:rsid w:val="006856FA"/>
    <w:rsid w:val="00686081"/>
    <w:rsid w:val="006868FC"/>
    <w:rsid w:val="00686AA0"/>
    <w:rsid w:val="00686F19"/>
    <w:rsid w:val="00687809"/>
    <w:rsid w:val="00687BDF"/>
    <w:rsid w:val="00690489"/>
    <w:rsid w:val="00690520"/>
    <w:rsid w:val="00691B29"/>
    <w:rsid w:val="006921C4"/>
    <w:rsid w:val="006923D2"/>
    <w:rsid w:val="0069256D"/>
    <w:rsid w:val="006943CE"/>
    <w:rsid w:val="006953B8"/>
    <w:rsid w:val="00695576"/>
    <w:rsid w:val="00696822"/>
    <w:rsid w:val="00696DE9"/>
    <w:rsid w:val="006A080F"/>
    <w:rsid w:val="006A11FD"/>
    <w:rsid w:val="006A12D1"/>
    <w:rsid w:val="006A15DC"/>
    <w:rsid w:val="006A23A5"/>
    <w:rsid w:val="006A289C"/>
    <w:rsid w:val="006A2A70"/>
    <w:rsid w:val="006A324D"/>
    <w:rsid w:val="006A3533"/>
    <w:rsid w:val="006A38D9"/>
    <w:rsid w:val="006A45C9"/>
    <w:rsid w:val="006A4BB9"/>
    <w:rsid w:val="006A4E0F"/>
    <w:rsid w:val="006A66E4"/>
    <w:rsid w:val="006A66F7"/>
    <w:rsid w:val="006A6AED"/>
    <w:rsid w:val="006B0866"/>
    <w:rsid w:val="006B0DD4"/>
    <w:rsid w:val="006B2622"/>
    <w:rsid w:val="006B333F"/>
    <w:rsid w:val="006B3AEF"/>
    <w:rsid w:val="006B3F49"/>
    <w:rsid w:val="006B4070"/>
    <w:rsid w:val="006B432F"/>
    <w:rsid w:val="006B4E26"/>
    <w:rsid w:val="006B6537"/>
    <w:rsid w:val="006B7871"/>
    <w:rsid w:val="006B7A84"/>
    <w:rsid w:val="006C0A41"/>
    <w:rsid w:val="006C1983"/>
    <w:rsid w:val="006C19F8"/>
    <w:rsid w:val="006C21F3"/>
    <w:rsid w:val="006C2289"/>
    <w:rsid w:val="006C2DCB"/>
    <w:rsid w:val="006C37EB"/>
    <w:rsid w:val="006C39E7"/>
    <w:rsid w:val="006C3B04"/>
    <w:rsid w:val="006C3F29"/>
    <w:rsid w:val="006C415D"/>
    <w:rsid w:val="006C4773"/>
    <w:rsid w:val="006C4999"/>
    <w:rsid w:val="006C4BE6"/>
    <w:rsid w:val="006C50E6"/>
    <w:rsid w:val="006C5E61"/>
    <w:rsid w:val="006C6C29"/>
    <w:rsid w:val="006C77AC"/>
    <w:rsid w:val="006C7A57"/>
    <w:rsid w:val="006D01C9"/>
    <w:rsid w:val="006D1451"/>
    <w:rsid w:val="006D23C0"/>
    <w:rsid w:val="006D2887"/>
    <w:rsid w:val="006D2937"/>
    <w:rsid w:val="006D2B5F"/>
    <w:rsid w:val="006D2DEB"/>
    <w:rsid w:val="006D30C5"/>
    <w:rsid w:val="006D328A"/>
    <w:rsid w:val="006D33D2"/>
    <w:rsid w:val="006D4757"/>
    <w:rsid w:val="006D513A"/>
    <w:rsid w:val="006D57D5"/>
    <w:rsid w:val="006D5C91"/>
    <w:rsid w:val="006D5E08"/>
    <w:rsid w:val="006D5E73"/>
    <w:rsid w:val="006D6512"/>
    <w:rsid w:val="006D6583"/>
    <w:rsid w:val="006D6D73"/>
    <w:rsid w:val="006D76DE"/>
    <w:rsid w:val="006E0475"/>
    <w:rsid w:val="006E0C31"/>
    <w:rsid w:val="006E1784"/>
    <w:rsid w:val="006E18DA"/>
    <w:rsid w:val="006E256A"/>
    <w:rsid w:val="006E31D6"/>
    <w:rsid w:val="006E3598"/>
    <w:rsid w:val="006E3D3E"/>
    <w:rsid w:val="006E51BD"/>
    <w:rsid w:val="006E5249"/>
    <w:rsid w:val="006E591C"/>
    <w:rsid w:val="006E6050"/>
    <w:rsid w:val="006E69ED"/>
    <w:rsid w:val="006E7381"/>
    <w:rsid w:val="006F2A86"/>
    <w:rsid w:val="006F2D50"/>
    <w:rsid w:val="006F3D8F"/>
    <w:rsid w:val="006F4068"/>
    <w:rsid w:val="006F40F6"/>
    <w:rsid w:val="006F4857"/>
    <w:rsid w:val="006F55C1"/>
    <w:rsid w:val="006F658C"/>
    <w:rsid w:val="006F6B10"/>
    <w:rsid w:val="006F6F21"/>
    <w:rsid w:val="006F6F6F"/>
    <w:rsid w:val="006F7D26"/>
    <w:rsid w:val="006F7DD6"/>
    <w:rsid w:val="006F7ECC"/>
    <w:rsid w:val="007005C2"/>
    <w:rsid w:val="0070093E"/>
    <w:rsid w:val="00701011"/>
    <w:rsid w:val="00701137"/>
    <w:rsid w:val="00701EFA"/>
    <w:rsid w:val="007020DD"/>
    <w:rsid w:val="0070282D"/>
    <w:rsid w:val="00702CBB"/>
    <w:rsid w:val="00702FA9"/>
    <w:rsid w:val="00703DFA"/>
    <w:rsid w:val="00704097"/>
    <w:rsid w:val="00704BA9"/>
    <w:rsid w:val="00705013"/>
    <w:rsid w:val="007056AF"/>
    <w:rsid w:val="007057F6"/>
    <w:rsid w:val="00705B0F"/>
    <w:rsid w:val="007100F6"/>
    <w:rsid w:val="00710E4E"/>
    <w:rsid w:val="00711068"/>
    <w:rsid w:val="00711F2D"/>
    <w:rsid w:val="00713781"/>
    <w:rsid w:val="00713B4D"/>
    <w:rsid w:val="00714720"/>
    <w:rsid w:val="00715E1C"/>
    <w:rsid w:val="007163C4"/>
    <w:rsid w:val="00717655"/>
    <w:rsid w:val="00720AD4"/>
    <w:rsid w:val="00722EFB"/>
    <w:rsid w:val="00722F2C"/>
    <w:rsid w:val="007232A9"/>
    <w:rsid w:val="00723393"/>
    <w:rsid w:val="00723839"/>
    <w:rsid w:val="007240C2"/>
    <w:rsid w:val="00725D94"/>
    <w:rsid w:val="00727D75"/>
    <w:rsid w:val="00727E29"/>
    <w:rsid w:val="007317AC"/>
    <w:rsid w:val="007324B7"/>
    <w:rsid w:val="0073250E"/>
    <w:rsid w:val="00732D1E"/>
    <w:rsid w:val="00732F8B"/>
    <w:rsid w:val="00733B95"/>
    <w:rsid w:val="00733F4D"/>
    <w:rsid w:val="007344D5"/>
    <w:rsid w:val="007357DB"/>
    <w:rsid w:val="00737B08"/>
    <w:rsid w:val="00737DE7"/>
    <w:rsid w:val="007406DC"/>
    <w:rsid w:val="0074077E"/>
    <w:rsid w:val="00740FB8"/>
    <w:rsid w:val="00741E7A"/>
    <w:rsid w:val="0074631C"/>
    <w:rsid w:val="00746D5F"/>
    <w:rsid w:val="00747734"/>
    <w:rsid w:val="007478EC"/>
    <w:rsid w:val="007516F4"/>
    <w:rsid w:val="00751B3D"/>
    <w:rsid w:val="00751DED"/>
    <w:rsid w:val="00751F79"/>
    <w:rsid w:val="00752835"/>
    <w:rsid w:val="00752AA6"/>
    <w:rsid w:val="00753706"/>
    <w:rsid w:val="007609D0"/>
    <w:rsid w:val="00760FAB"/>
    <w:rsid w:val="00761AD0"/>
    <w:rsid w:val="00762209"/>
    <w:rsid w:val="0076258C"/>
    <w:rsid w:val="00763F4E"/>
    <w:rsid w:val="00763F97"/>
    <w:rsid w:val="007647D1"/>
    <w:rsid w:val="00765162"/>
    <w:rsid w:val="00765FE7"/>
    <w:rsid w:val="00767552"/>
    <w:rsid w:val="00767603"/>
    <w:rsid w:val="00767806"/>
    <w:rsid w:val="007715E1"/>
    <w:rsid w:val="0077242D"/>
    <w:rsid w:val="00772A6F"/>
    <w:rsid w:val="00772D2C"/>
    <w:rsid w:val="0077328E"/>
    <w:rsid w:val="00773589"/>
    <w:rsid w:val="0077390B"/>
    <w:rsid w:val="00773BEF"/>
    <w:rsid w:val="00774261"/>
    <w:rsid w:val="007751A1"/>
    <w:rsid w:val="0077565A"/>
    <w:rsid w:val="0077584F"/>
    <w:rsid w:val="007758AC"/>
    <w:rsid w:val="00775AB8"/>
    <w:rsid w:val="00775CAF"/>
    <w:rsid w:val="0077731F"/>
    <w:rsid w:val="00780224"/>
    <w:rsid w:val="007802E9"/>
    <w:rsid w:val="007803BC"/>
    <w:rsid w:val="007804EB"/>
    <w:rsid w:val="00781666"/>
    <w:rsid w:val="00781707"/>
    <w:rsid w:val="00783140"/>
    <w:rsid w:val="00783BAA"/>
    <w:rsid w:val="007841CA"/>
    <w:rsid w:val="007858F7"/>
    <w:rsid w:val="00785CD6"/>
    <w:rsid w:val="00786505"/>
    <w:rsid w:val="00786D9E"/>
    <w:rsid w:val="00787114"/>
    <w:rsid w:val="00787325"/>
    <w:rsid w:val="00787963"/>
    <w:rsid w:val="00792027"/>
    <w:rsid w:val="00792C46"/>
    <w:rsid w:val="00792F0C"/>
    <w:rsid w:val="007930C1"/>
    <w:rsid w:val="007948E9"/>
    <w:rsid w:val="00794F54"/>
    <w:rsid w:val="00795030"/>
    <w:rsid w:val="0079531C"/>
    <w:rsid w:val="00795AFA"/>
    <w:rsid w:val="00795CAE"/>
    <w:rsid w:val="0079683A"/>
    <w:rsid w:val="00796F27"/>
    <w:rsid w:val="00797C19"/>
    <w:rsid w:val="007A0B2B"/>
    <w:rsid w:val="007A0D4F"/>
    <w:rsid w:val="007A0E72"/>
    <w:rsid w:val="007A0F9D"/>
    <w:rsid w:val="007A29BC"/>
    <w:rsid w:val="007A35A6"/>
    <w:rsid w:val="007A3FE1"/>
    <w:rsid w:val="007A4DF0"/>
    <w:rsid w:val="007A4E2E"/>
    <w:rsid w:val="007A515B"/>
    <w:rsid w:val="007A58CF"/>
    <w:rsid w:val="007A5CD5"/>
    <w:rsid w:val="007A6528"/>
    <w:rsid w:val="007A67C0"/>
    <w:rsid w:val="007A6CF1"/>
    <w:rsid w:val="007A7B82"/>
    <w:rsid w:val="007B0F2C"/>
    <w:rsid w:val="007B1711"/>
    <w:rsid w:val="007B2258"/>
    <w:rsid w:val="007B245D"/>
    <w:rsid w:val="007B3DE3"/>
    <w:rsid w:val="007B4CA6"/>
    <w:rsid w:val="007B4F0E"/>
    <w:rsid w:val="007B516E"/>
    <w:rsid w:val="007B58D7"/>
    <w:rsid w:val="007B58E5"/>
    <w:rsid w:val="007B5D9C"/>
    <w:rsid w:val="007B5DF1"/>
    <w:rsid w:val="007B5F6F"/>
    <w:rsid w:val="007B732A"/>
    <w:rsid w:val="007B76EF"/>
    <w:rsid w:val="007C035B"/>
    <w:rsid w:val="007C122C"/>
    <w:rsid w:val="007C1321"/>
    <w:rsid w:val="007C13C9"/>
    <w:rsid w:val="007C1F42"/>
    <w:rsid w:val="007C26A0"/>
    <w:rsid w:val="007C31E9"/>
    <w:rsid w:val="007C35BF"/>
    <w:rsid w:val="007C369A"/>
    <w:rsid w:val="007C393F"/>
    <w:rsid w:val="007C60E5"/>
    <w:rsid w:val="007C6ABD"/>
    <w:rsid w:val="007C7D27"/>
    <w:rsid w:val="007D13AF"/>
    <w:rsid w:val="007D18E2"/>
    <w:rsid w:val="007D2A29"/>
    <w:rsid w:val="007D2F15"/>
    <w:rsid w:val="007D46A9"/>
    <w:rsid w:val="007D4B64"/>
    <w:rsid w:val="007D4BD0"/>
    <w:rsid w:val="007D4CBE"/>
    <w:rsid w:val="007D665C"/>
    <w:rsid w:val="007E0A1D"/>
    <w:rsid w:val="007E2A73"/>
    <w:rsid w:val="007E2EB9"/>
    <w:rsid w:val="007E3783"/>
    <w:rsid w:val="007E391F"/>
    <w:rsid w:val="007E40DB"/>
    <w:rsid w:val="007E4853"/>
    <w:rsid w:val="007E4BE0"/>
    <w:rsid w:val="007E4F97"/>
    <w:rsid w:val="007E5475"/>
    <w:rsid w:val="007E578F"/>
    <w:rsid w:val="007E5D08"/>
    <w:rsid w:val="007E7077"/>
    <w:rsid w:val="007E7308"/>
    <w:rsid w:val="007E7DA0"/>
    <w:rsid w:val="007F005F"/>
    <w:rsid w:val="007F13BB"/>
    <w:rsid w:val="007F1EF4"/>
    <w:rsid w:val="007F2429"/>
    <w:rsid w:val="007F262C"/>
    <w:rsid w:val="007F2765"/>
    <w:rsid w:val="007F27C4"/>
    <w:rsid w:val="007F2E06"/>
    <w:rsid w:val="007F3B57"/>
    <w:rsid w:val="007F4705"/>
    <w:rsid w:val="007F5516"/>
    <w:rsid w:val="007F5BFE"/>
    <w:rsid w:val="007F6282"/>
    <w:rsid w:val="007F62DD"/>
    <w:rsid w:val="007F67E4"/>
    <w:rsid w:val="007F7712"/>
    <w:rsid w:val="007F7771"/>
    <w:rsid w:val="007F77F7"/>
    <w:rsid w:val="00800E76"/>
    <w:rsid w:val="008011A5"/>
    <w:rsid w:val="008012EC"/>
    <w:rsid w:val="00801CA6"/>
    <w:rsid w:val="00801F0F"/>
    <w:rsid w:val="008020F4"/>
    <w:rsid w:val="00802775"/>
    <w:rsid w:val="008029B2"/>
    <w:rsid w:val="00804708"/>
    <w:rsid w:val="00804944"/>
    <w:rsid w:val="00804EBD"/>
    <w:rsid w:val="00805E0F"/>
    <w:rsid w:val="008067B7"/>
    <w:rsid w:val="00806CC5"/>
    <w:rsid w:val="00807056"/>
    <w:rsid w:val="00807583"/>
    <w:rsid w:val="00807788"/>
    <w:rsid w:val="0081006F"/>
    <w:rsid w:val="0081012B"/>
    <w:rsid w:val="008101FC"/>
    <w:rsid w:val="00810B20"/>
    <w:rsid w:val="00810C25"/>
    <w:rsid w:val="00810F32"/>
    <w:rsid w:val="00810F77"/>
    <w:rsid w:val="0081191C"/>
    <w:rsid w:val="008123D8"/>
    <w:rsid w:val="00814A2E"/>
    <w:rsid w:val="00815E29"/>
    <w:rsid w:val="00816798"/>
    <w:rsid w:val="00817A31"/>
    <w:rsid w:val="00820469"/>
    <w:rsid w:val="0082054F"/>
    <w:rsid w:val="00821549"/>
    <w:rsid w:val="00821AF3"/>
    <w:rsid w:val="00821CE7"/>
    <w:rsid w:val="008221DC"/>
    <w:rsid w:val="0082422E"/>
    <w:rsid w:val="00824640"/>
    <w:rsid w:val="00824DE5"/>
    <w:rsid w:val="00825406"/>
    <w:rsid w:val="00825B79"/>
    <w:rsid w:val="00825D3C"/>
    <w:rsid w:val="00827BF3"/>
    <w:rsid w:val="00827C6B"/>
    <w:rsid w:val="00831839"/>
    <w:rsid w:val="00833B5D"/>
    <w:rsid w:val="00834145"/>
    <w:rsid w:val="00835CD6"/>
    <w:rsid w:val="00836BA4"/>
    <w:rsid w:val="008370F1"/>
    <w:rsid w:val="00837EC0"/>
    <w:rsid w:val="008403DD"/>
    <w:rsid w:val="0084114E"/>
    <w:rsid w:val="00841273"/>
    <w:rsid w:val="0084214D"/>
    <w:rsid w:val="00842444"/>
    <w:rsid w:val="00842771"/>
    <w:rsid w:val="00844726"/>
    <w:rsid w:val="008452EC"/>
    <w:rsid w:val="00845CA7"/>
    <w:rsid w:val="0085007E"/>
    <w:rsid w:val="00850512"/>
    <w:rsid w:val="0085132C"/>
    <w:rsid w:val="00851620"/>
    <w:rsid w:val="0085165B"/>
    <w:rsid w:val="0085258B"/>
    <w:rsid w:val="00852B0E"/>
    <w:rsid w:val="00852E7E"/>
    <w:rsid w:val="00853744"/>
    <w:rsid w:val="00854C65"/>
    <w:rsid w:val="00856283"/>
    <w:rsid w:val="00856DD0"/>
    <w:rsid w:val="0086003D"/>
    <w:rsid w:val="008603B7"/>
    <w:rsid w:val="00860558"/>
    <w:rsid w:val="00860A68"/>
    <w:rsid w:val="00860CE8"/>
    <w:rsid w:val="008612C4"/>
    <w:rsid w:val="008616BB"/>
    <w:rsid w:val="00861807"/>
    <w:rsid w:val="0086230B"/>
    <w:rsid w:val="00862BFE"/>
    <w:rsid w:val="00862F70"/>
    <w:rsid w:val="00863C11"/>
    <w:rsid w:val="0086404F"/>
    <w:rsid w:val="0086707D"/>
    <w:rsid w:val="00867798"/>
    <w:rsid w:val="00870900"/>
    <w:rsid w:val="00872149"/>
    <w:rsid w:val="00872803"/>
    <w:rsid w:val="00873609"/>
    <w:rsid w:val="00873E12"/>
    <w:rsid w:val="00873FD0"/>
    <w:rsid w:val="00874365"/>
    <w:rsid w:val="008745E5"/>
    <w:rsid w:val="0087562A"/>
    <w:rsid w:val="008759E4"/>
    <w:rsid w:val="00875FFC"/>
    <w:rsid w:val="00876175"/>
    <w:rsid w:val="0087632B"/>
    <w:rsid w:val="008764CA"/>
    <w:rsid w:val="00877304"/>
    <w:rsid w:val="00877C7E"/>
    <w:rsid w:val="00880299"/>
    <w:rsid w:val="0088168F"/>
    <w:rsid w:val="00882094"/>
    <w:rsid w:val="0088226B"/>
    <w:rsid w:val="00884A61"/>
    <w:rsid w:val="00884D49"/>
    <w:rsid w:val="00885C91"/>
    <w:rsid w:val="00887510"/>
    <w:rsid w:val="0088792F"/>
    <w:rsid w:val="00890094"/>
    <w:rsid w:val="0089042F"/>
    <w:rsid w:val="00891FCA"/>
    <w:rsid w:val="00893A6B"/>
    <w:rsid w:val="00893D06"/>
    <w:rsid w:val="0089419F"/>
    <w:rsid w:val="00894339"/>
    <w:rsid w:val="00895A28"/>
    <w:rsid w:val="00896017"/>
    <w:rsid w:val="00896EC4"/>
    <w:rsid w:val="00897616"/>
    <w:rsid w:val="00897D1A"/>
    <w:rsid w:val="00897F5C"/>
    <w:rsid w:val="008A1CB8"/>
    <w:rsid w:val="008A2F34"/>
    <w:rsid w:val="008A3957"/>
    <w:rsid w:val="008A47B9"/>
    <w:rsid w:val="008A4E67"/>
    <w:rsid w:val="008A69D5"/>
    <w:rsid w:val="008A6DBD"/>
    <w:rsid w:val="008A7816"/>
    <w:rsid w:val="008B08DC"/>
    <w:rsid w:val="008B1395"/>
    <w:rsid w:val="008B4BD9"/>
    <w:rsid w:val="008B5810"/>
    <w:rsid w:val="008B5ED7"/>
    <w:rsid w:val="008B6008"/>
    <w:rsid w:val="008B7214"/>
    <w:rsid w:val="008B741C"/>
    <w:rsid w:val="008B7A5A"/>
    <w:rsid w:val="008C19B8"/>
    <w:rsid w:val="008C2B71"/>
    <w:rsid w:val="008C2D15"/>
    <w:rsid w:val="008C2DE6"/>
    <w:rsid w:val="008C34C0"/>
    <w:rsid w:val="008C37B5"/>
    <w:rsid w:val="008C3896"/>
    <w:rsid w:val="008C4DAC"/>
    <w:rsid w:val="008C4FEC"/>
    <w:rsid w:val="008C5CF8"/>
    <w:rsid w:val="008C63EC"/>
    <w:rsid w:val="008C6BDD"/>
    <w:rsid w:val="008C706C"/>
    <w:rsid w:val="008C785D"/>
    <w:rsid w:val="008C7F93"/>
    <w:rsid w:val="008D11F0"/>
    <w:rsid w:val="008D1E83"/>
    <w:rsid w:val="008D2338"/>
    <w:rsid w:val="008D2887"/>
    <w:rsid w:val="008D2A8B"/>
    <w:rsid w:val="008D438D"/>
    <w:rsid w:val="008D489C"/>
    <w:rsid w:val="008D4A47"/>
    <w:rsid w:val="008D52A9"/>
    <w:rsid w:val="008D67A6"/>
    <w:rsid w:val="008D79D7"/>
    <w:rsid w:val="008E0173"/>
    <w:rsid w:val="008E0A1F"/>
    <w:rsid w:val="008E1B28"/>
    <w:rsid w:val="008E2A8B"/>
    <w:rsid w:val="008E3B39"/>
    <w:rsid w:val="008E4532"/>
    <w:rsid w:val="008E460F"/>
    <w:rsid w:val="008E5E0E"/>
    <w:rsid w:val="008E6053"/>
    <w:rsid w:val="008E6346"/>
    <w:rsid w:val="008E6AB3"/>
    <w:rsid w:val="008E7A5C"/>
    <w:rsid w:val="008F062B"/>
    <w:rsid w:val="008F09F8"/>
    <w:rsid w:val="008F0C3B"/>
    <w:rsid w:val="008F1423"/>
    <w:rsid w:val="008F1EA4"/>
    <w:rsid w:val="008F296C"/>
    <w:rsid w:val="008F2F57"/>
    <w:rsid w:val="008F3A02"/>
    <w:rsid w:val="008F458B"/>
    <w:rsid w:val="008F4BEA"/>
    <w:rsid w:val="008F5FAD"/>
    <w:rsid w:val="008F773B"/>
    <w:rsid w:val="008F7874"/>
    <w:rsid w:val="009003CF"/>
    <w:rsid w:val="00900876"/>
    <w:rsid w:val="009008AC"/>
    <w:rsid w:val="00901672"/>
    <w:rsid w:val="0090225F"/>
    <w:rsid w:val="00902364"/>
    <w:rsid w:val="0090255A"/>
    <w:rsid w:val="00902597"/>
    <w:rsid w:val="00904005"/>
    <w:rsid w:val="00904409"/>
    <w:rsid w:val="009051B5"/>
    <w:rsid w:val="009054C5"/>
    <w:rsid w:val="0090651A"/>
    <w:rsid w:val="00907370"/>
    <w:rsid w:val="009075C9"/>
    <w:rsid w:val="00907F0D"/>
    <w:rsid w:val="009109DE"/>
    <w:rsid w:val="00910B8E"/>
    <w:rsid w:val="009125D0"/>
    <w:rsid w:val="009127E7"/>
    <w:rsid w:val="00912A7B"/>
    <w:rsid w:val="00912F26"/>
    <w:rsid w:val="0091779B"/>
    <w:rsid w:val="00920130"/>
    <w:rsid w:val="0092048E"/>
    <w:rsid w:val="0092115B"/>
    <w:rsid w:val="00921519"/>
    <w:rsid w:val="00922B16"/>
    <w:rsid w:val="0092346B"/>
    <w:rsid w:val="009241C2"/>
    <w:rsid w:val="00924306"/>
    <w:rsid w:val="0092479E"/>
    <w:rsid w:val="009255F9"/>
    <w:rsid w:val="00925D0D"/>
    <w:rsid w:val="00926855"/>
    <w:rsid w:val="00926AB9"/>
    <w:rsid w:val="00927386"/>
    <w:rsid w:val="00927BC4"/>
    <w:rsid w:val="00930049"/>
    <w:rsid w:val="009306E9"/>
    <w:rsid w:val="00930A5F"/>
    <w:rsid w:val="00931381"/>
    <w:rsid w:val="00931558"/>
    <w:rsid w:val="0093172F"/>
    <w:rsid w:val="00931D96"/>
    <w:rsid w:val="00931F73"/>
    <w:rsid w:val="0093235D"/>
    <w:rsid w:val="009326B3"/>
    <w:rsid w:val="00932D20"/>
    <w:rsid w:val="00932EE4"/>
    <w:rsid w:val="00933E86"/>
    <w:rsid w:val="00934082"/>
    <w:rsid w:val="009342C7"/>
    <w:rsid w:val="00934F1B"/>
    <w:rsid w:val="00936AA0"/>
    <w:rsid w:val="00936FDA"/>
    <w:rsid w:val="009377DD"/>
    <w:rsid w:val="00937B11"/>
    <w:rsid w:val="00937B4D"/>
    <w:rsid w:val="00940596"/>
    <w:rsid w:val="0094184D"/>
    <w:rsid w:val="00941D63"/>
    <w:rsid w:val="009425C1"/>
    <w:rsid w:val="00945095"/>
    <w:rsid w:val="009455A6"/>
    <w:rsid w:val="00945B15"/>
    <w:rsid w:val="00945C94"/>
    <w:rsid w:val="009467B3"/>
    <w:rsid w:val="00946E61"/>
    <w:rsid w:val="009478DF"/>
    <w:rsid w:val="00947D3C"/>
    <w:rsid w:val="00950973"/>
    <w:rsid w:val="0095115E"/>
    <w:rsid w:val="00951D88"/>
    <w:rsid w:val="00953101"/>
    <w:rsid w:val="00953696"/>
    <w:rsid w:val="00953A20"/>
    <w:rsid w:val="00953C77"/>
    <w:rsid w:val="0095455D"/>
    <w:rsid w:val="009561BF"/>
    <w:rsid w:val="0095636C"/>
    <w:rsid w:val="00956849"/>
    <w:rsid w:val="00957222"/>
    <w:rsid w:val="00957DD2"/>
    <w:rsid w:val="0096049C"/>
    <w:rsid w:val="0096073E"/>
    <w:rsid w:val="0096248F"/>
    <w:rsid w:val="0096397F"/>
    <w:rsid w:val="00963FBB"/>
    <w:rsid w:val="009643EB"/>
    <w:rsid w:val="00964659"/>
    <w:rsid w:val="00964A2A"/>
    <w:rsid w:val="00964DD4"/>
    <w:rsid w:val="00965716"/>
    <w:rsid w:val="009662B6"/>
    <w:rsid w:val="009663E6"/>
    <w:rsid w:val="00967A19"/>
    <w:rsid w:val="00967FA7"/>
    <w:rsid w:val="00971B9A"/>
    <w:rsid w:val="00971C97"/>
    <w:rsid w:val="00972825"/>
    <w:rsid w:val="00972B4A"/>
    <w:rsid w:val="00973C01"/>
    <w:rsid w:val="00973C96"/>
    <w:rsid w:val="00973CE6"/>
    <w:rsid w:val="00974215"/>
    <w:rsid w:val="00975914"/>
    <w:rsid w:val="00976967"/>
    <w:rsid w:val="0097714E"/>
    <w:rsid w:val="0098294D"/>
    <w:rsid w:val="00983C99"/>
    <w:rsid w:val="00984636"/>
    <w:rsid w:val="0098585C"/>
    <w:rsid w:val="009858A2"/>
    <w:rsid w:val="009858FD"/>
    <w:rsid w:val="00985CEA"/>
    <w:rsid w:val="009861A5"/>
    <w:rsid w:val="009866AF"/>
    <w:rsid w:val="00986A6A"/>
    <w:rsid w:val="00986B5E"/>
    <w:rsid w:val="00987349"/>
    <w:rsid w:val="00987BF9"/>
    <w:rsid w:val="00987DEC"/>
    <w:rsid w:val="00990707"/>
    <w:rsid w:val="00990AA2"/>
    <w:rsid w:val="00991017"/>
    <w:rsid w:val="0099123E"/>
    <w:rsid w:val="00991EC1"/>
    <w:rsid w:val="009924F9"/>
    <w:rsid w:val="00992711"/>
    <w:rsid w:val="009938EB"/>
    <w:rsid w:val="0099392D"/>
    <w:rsid w:val="00993B78"/>
    <w:rsid w:val="00994D19"/>
    <w:rsid w:val="00996039"/>
    <w:rsid w:val="00996BF3"/>
    <w:rsid w:val="00997678"/>
    <w:rsid w:val="009979B8"/>
    <w:rsid w:val="00997A05"/>
    <w:rsid w:val="00997BC0"/>
    <w:rsid w:val="009A0CC9"/>
    <w:rsid w:val="009A1174"/>
    <w:rsid w:val="009A1BEB"/>
    <w:rsid w:val="009A21BA"/>
    <w:rsid w:val="009A26B6"/>
    <w:rsid w:val="009A273B"/>
    <w:rsid w:val="009A28BD"/>
    <w:rsid w:val="009A2D7B"/>
    <w:rsid w:val="009A3CD8"/>
    <w:rsid w:val="009A41E0"/>
    <w:rsid w:val="009A455E"/>
    <w:rsid w:val="009A4E8B"/>
    <w:rsid w:val="009A576D"/>
    <w:rsid w:val="009A65CD"/>
    <w:rsid w:val="009A6DC9"/>
    <w:rsid w:val="009A7437"/>
    <w:rsid w:val="009A76C2"/>
    <w:rsid w:val="009A7C07"/>
    <w:rsid w:val="009B19C3"/>
    <w:rsid w:val="009B1AC8"/>
    <w:rsid w:val="009B1CDB"/>
    <w:rsid w:val="009B20B7"/>
    <w:rsid w:val="009B2B0D"/>
    <w:rsid w:val="009B453D"/>
    <w:rsid w:val="009B5516"/>
    <w:rsid w:val="009B5668"/>
    <w:rsid w:val="009B5C28"/>
    <w:rsid w:val="009B6427"/>
    <w:rsid w:val="009B7630"/>
    <w:rsid w:val="009B7BCD"/>
    <w:rsid w:val="009B7F11"/>
    <w:rsid w:val="009C0004"/>
    <w:rsid w:val="009C08F0"/>
    <w:rsid w:val="009C0FD7"/>
    <w:rsid w:val="009C11D1"/>
    <w:rsid w:val="009C120D"/>
    <w:rsid w:val="009C19ED"/>
    <w:rsid w:val="009C2115"/>
    <w:rsid w:val="009C283E"/>
    <w:rsid w:val="009C5171"/>
    <w:rsid w:val="009C51DC"/>
    <w:rsid w:val="009C576B"/>
    <w:rsid w:val="009C5C29"/>
    <w:rsid w:val="009C5D1E"/>
    <w:rsid w:val="009C6499"/>
    <w:rsid w:val="009D00FE"/>
    <w:rsid w:val="009D15BC"/>
    <w:rsid w:val="009D1884"/>
    <w:rsid w:val="009D19F0"/>
    <w:rsid w:val="009D2192"/>
    <w:rsid w:val="009D2B2A"/>
    <w:rsid w:val="009D402B"/>
    <w:rsid w:val="009D474A"/>
    <w:rsid w:val="009D4BDB"/>
    <w:rsid w:val="009D4CFD"/>
    <w:rsid w:val="009D53DC"/>
    <w:rsid w:val="009D58E6"/>
    <w:rsid w:val="009D5AEE"/>
    <w:rsid w:val="009D74AA"/>
    <w:rsid w:val="009D7B36"/>
    <w:rsid w:val="009D7BAA"/>
    <w:rsid w:val="009D7E69"/>
    <w:rsid w:val="009E034F"/>
    <w:rsid w:val="009E0992"/>
    <w:rsid w:val="009E0DB7"/>
    <w:rsid w:val="009E238D"/>
    <w:rsid w:val="009E273C"/>
    <w:rsid w:val="009E2BE1"/>
    <w:rsid w:val="009E2D2F"/>
    <w:rsid w:val="009E2E0E"/>
    <w:rsid w:val="009E2F28"/>
    <w:rsid w:val="009E4871"/>
    <w:rsid w:val="009E50EF"/>
    <w:rsid w:val="009E57D5"/>
    <w:rsid w:val="009E5820"/>
    <w:rsid w:val="009E5B8E"/>
    <w:rsid w:val="009E5E12"/>
    <w:rsid w:val="009E6B0B"/>
    <w:rsid w:val="009E6CC2"/>
    <w:rsid w:val="009E6E68"/>
    <w:rsid w:val="009E703A"/>
    <w:rsid w:val="009E7A79"/>
    <w:rsid w:val="009F116C"/>
    <w:rsid w:val="009F11BD"/>
    <w:rsid w:val="009F163E"/>
    <w:rsid w:val="009F1D52"/>
    <w:rsid w:val="009F20D6"/>
    <w:rsid w:val="009F3293"/>
    <w:rsid w:val="009F3A25"/>
    <w:rsid w:val="009F4116"/>
    <w:rsid w:val="009F4313"/>
    <w:rsid w:val="009F4ECD"/>
    <w:rsid w:val="009F528A"/>
    <w:rsid w:val="009F5EA1"/>
    <w:rsid w:val="009F63B0"/>
    <w:rsid w:val="009F67C6"/>
    <w:rsid w:val="009F6A52"/>
    <w:rsid w:val="009F7038"/>
    <w:rsid w:val="009F7540"/>
    <w:rsid w:val="00A009F4"/>
    <w:rsid w:val="00A0101F"/>
    <w:rsid w:val="00A0136F"/>
    <w:rsid w:val="00A01AA0"/>
    <w:rsid w:val="00A01C37"/>
    <w:rsid w:val="00A01DC1"/>
    <w:rsid w:val="00A01E61"/>
    <w:rsid w:val="00A025E6"/>
    <w:rsid w:val="00A02FF6"/>
    <w:rsid w:val="00A049AE"/>
    <w:rsid w:val="00A04ABC"/>
    <w:rsid w:val="00A050C4"/>
    <w:rsid w:val="00A051AE"/>
    <w:rsid w:val="00A05315"/>
    <w:rsid w:val="00A05332"/>
    <w:rsid w:val="00A06078"/>
    <w:rsid w:val="00A06B5D"/>
    <w:rsid w:val="00A06C3A"/>
    <w:rsid w:val="00A07393"/>
    <w:rsid w:val="00A07783"/>
    <w:rsid w:val="00A10434"/>
    <w:rsid w:val="00A10553"/>
    <w:rsid w:val="00A107DC"/>
    <w:rsid w:val="00A10855"/>
    <w:rsid w:val="00A119EE"/>
    <w:rsid w:val="00A11EFA"/>
    <w:rsid w:val="00A121CC"/>
    <w:rsid w:val="00A12C83"/>
    <w:rsid w:val="00A12E4E"/>
    <w:rsid w:val="00A134EF"/>
    <w:rsid w:val="00A137CA"/>
    <w:rsid w:val="00A13E0C"/>
    <w:rsid w:val="00A14BEC"/>
    <w:rsid w:val="00A14CC2"/>
    <w:rsid w:val="00A152DA"/>
    <w:rsid w:val="00A15927"/>
    <w:rsid w:val="00A15E8C"/>
    <w:rsid w:val="00A162E6"/>
    <w:rsid w:val="00A16C3D"/>
    <w:rsid w:val="00A16D7C"/>
    <w:rsid w:val="00A16DC9"/>
    <w:rsid w:val="00A17AAA"/>
    <w:rsid w:val="00A200D7"/>
    <w:rsid w:val="00A228AD"/>
    <w:rsid w:val="00A237C9"/>
    <w:rsid w:val="00A2429D"/>
    <w:rsid w:val="00A2447B"/>
    <w:rsid w:val="00A25CD9"/>
    <w:rsid w:val="00A25FEB"/>
    <w:rsid w:val="00A26BF9"/>
    <w:rsid w:val="00A26E6F"/>
    <w:rsid w:val="00A26E99"/>
    <w:rsid w:val="00A27D5A"/>
    <w:rsid w:val="00A27FD4"/>
    <w:rsid w:val="00A309CA"/>
    <w:rsid w:val="00A3125D"/>
    <w:rsid w:val="00A32228"/>
    <w:rsid w:val="00A3275E"/>
    <w:rsid w:val="00A3281E"/>
    <w:rsid w:val="00A32BE0"/>
    <w:rsid w:val="00A337A6"/>
    <w:rsid w:val="00A33CC6"/>
    <w:rsid w:val="00A354FF"/>
    <w:rsid w:val="00A35DF9"/>
    <w:rsid w:val="00A36181"/>
    <w:rsid w:val="00A367EA"/>
    <w:rsid w:val="00A36AC8"/>
    <w:rsid w:val="00A40C3C"/>
    <w:rsid w:val="00A40E52"/>
    <w:rsid w:val="00A4104C"/>
    <w:rsid w:val="00A410E4"/>
    <w:rsid w:val="00A412E3"/>
    <w:rsid w:val="00A42539"/>
    <w:rsid w:val="00A42C6B"/>
    <w:rsid w:val="00A43B16"/>
    <w:rsid w:val="00A43C47"/>
    <w:rsid w:val="00A4416A"/>
    <w:rsid w:val="00A44203"/>
    <w:rsid w:val="00A448B9"/>
    <w:rsid w:val="00A453BE"/>
    <w:rsid w:val="00A45B4D"/>
    <w:rsid w:val="00A45F4A"/>
    <w:rsid w:val="00A4646F"/>
    <w:rsid w:val="00A50DE3"/>
    <w:rsid w:val="00A5176D"/>
    <w:rsid w:val="00A52D47"/>
    <w:rsid w:val="00A54189"/>
    <w:rsid w:val="00A543DB"/>
    <w:rsid w:val="00A54D23"/>
    <w:rsid w:val="00A57070"/>
    <w:rsid w:val="00A57D29"/>
    <w:rsid w:val="00A61946"/>
    <w:rsid w:val="00A62003"/>
    <w:rsid w:val="00A62EBB"/>
    <w:rsid w:val="00A64878"/>
    <w:rsid w:val="00A64EAE"/>
    <w:rsid w:val="00A65CDD"/>
    <w:rsid w:val="00A66E75"/>
    <w:rsid w:val="00A67BC2"/>
    <w:rsid w:val="00A67D06"/>
    <w:rsid w:val="00A70261"/>
    <w:rsid w:val="00A71711"/>
    <w:rsid w:val="00A718E2"/>
    <w:rsid w:val="00A7354A"/>
    <w:rsid w:val="00A73C47"/>
    <w:rsid w:val="00A73DB7"/>
    <w:rsid w:val="00A7459F"/>
    <w:rsid w:val="00A765B5"/>
    <w:rsid w:val="00A774BD"/>
    <w:rsid w:val="00A77A0E"/>
    <w:rsid w:val="00A804F3"/>
    <w:rsid w:val="00A817C2"/>
    <w:rsid w:val="00A81B8D"/>
    <w:rsid w:val="00A836BD"/>
    <w:rsid w:val="00A84305"/>
    <w:rsid w:val="00A84459"/>
    <w:rsid w:val="00A84F0A"/>
    <w:rsid w:val="00A85098"/>
    <w:rsid w:val="00A85DD4"/>
    <w:rsid w:val="00A86179"/>
    <w:rsid w:val="00A90FAC"/>
    <w:rsid w:val="00A912B9"/>
    <w:rsid w:val="00A91448"/>
    <w:rsid w:val="00A932B0"/>
    <w:rsid w:val="00A9331D"/>
    <w:rsid w:val="00A9373B"/>
    <w:rsid w:val="00A94C99"/>
    <w:rsid w:val="00A958F5"/>
    <w:rsid w:val="00A9594C"/>
    <w:rsid w:val="00A95C48"/>
    <w:rsid w:val="00A95EF3"/>
    <w:rsid w:val="00A9636C"/>
    <w:rsid w:val="00A96A32"/>
    <w:rsid w:val="00A973C4"/>
    <w:rsid w:val="00AA0E2A"/>
    <w:rsid w:val="00AA1A5E"/>
    <w:rsid w:val="00AA1D1E"/>
    <w:rsid w:val="00AA2360"/>
    <w:rsid w:val="00AA2704"/>
    <w:rsid w:val="00AA3D32"/>
    <w:rsid w:val="00AA4898"/>
    <w:rsid w:val="00AA5B52"/>
    <w:rsid w:val="00AA5C73"/>
    <w:rsid w:val="00AA64AC"/>
    <w:rsid w:val="00AA7726"/>
    <w:rsid w:val="00AA7A08"/>
    <w:rsid w:val="00AA7CF2"/>
    <w:rsid w:val="00AB0DCB"/>
    <w:rsid w:val="00AB17EE"/>
    <w:rsid w:val="00AB2618"/>
    <w:rsid w:val="00AB2968"/>
    <w:rsid w:val="00AB4B9B"/>
    <w:rsid w:val="00AB58B8"/>
    <w:rsid w:val="00AB5A90"/>
    <w:rsid w:val="00AB6225"/>
    <w:rsid w:val="00AB6364"/>
    <w:rsid w:val="00AB665F"/>
    <w:rsid w:val="00AB6976"/>
    <w:rsid w:val="00AB7858"/>
    <w:rsid w:val="00AB7941"/>
    <w:rsid w:val="00AC08F3"/>
    <w:rsid w:val="00AC0EB3"/>
    <w:rsid w:val="00AC1822"/>
    <w:rsid w:val="00AC30C5"/>
    <w:rsid w:val="00AC33FA"/>
    <w:rsid w:val="00AC3F0D"/>
    <w:rsid w:val="00AC44D3"/>
    <w:rsid w:val="00AC4D85"/>
    <w:rsid w:val="00AC4F27"/>
    <w:rsid w:val="00AC4F41"/>
    <w:rsid w:val="00AC58EF"/>
    <w:rsid w:val="00AC5F70"/>
    <w:rsid w:val="00AC6C86"/>
    <w:rsid w:val="00AC7DB0"/>
    <w:rsid w:val="00AD1808"/>
    <w:rsid w:val="00AD1B95"/>
    <w:rsid w:val="00AD23E3"/>
    <w:rsid w:val="00AD2630"/>
    <w:rsid w:val="00AD2BB3"/>
    <w:rsid w:val="00AD2BE5"/>
    <w:rsid w:val="00AD2E01"/>
    <w:rsid w:val="00AD304C"/>
    <w:rsid w:val="00AD5164"/>
    <w:rsid w:val="00AD6A4D"/>
    <w:rsid w:val="00AD6BFB"/>
    <w:rsid w:val="00AD6FE6"/>
    <w:rsid w:val="00AE043D"/>
    <w:rsid w:val="00AE0460"/>
    <w:rsid w:val="00AE136E"/>
    <w:rsid w:val="00AE1EE6"/>
    <w:rsid w:val="00AE1F5D"/>
    <w:rsid w:val="00AE1F7B"/>
    <w:rsid w:val="00AE25D3"/>
    <w:rsid w:val="00AE451C"/>
    <w:rsid w:val="00AE45E4"/>
    <w:rsid w:val="00AE46B7"/>
    <w:rsid w:val="00AE4FF4"/>
    <w:rsid w:val="00AE5083"/>
    <w:rsid w:val="00AE6398"/>
    <w:rsid w:val="00AE6E27"/>
    <w:rsid w:val="00AE70CB"/>
    <w:rsid w:val="00AE7E8D"/>
    <w:rsid w:val="00AF2831"/>
    <w:rsid w:val="00AF2B92"/>
    <w:rsid w:val="00AF2C37"/>
    <w:rsid w:val="00AF2D23"/>
    <w:rsid w:val="00AF34DF"/>
    <w:rsid w:val="00AF38D7"/>
    <w:rsid w:val="00AF3929"/>
    <w:rsid w:val="00AF3B6A"/>
    <w:rsid w:val="00AF7FC6"/>
    <w:rsid w:val="00B010A7"/>
    <w:rsid w:val="00B015BF"/>
    <w:rsid w:val="00B0225D"/>
    <w:rsid w:val="00B030AE"/>
    <w:rsid w:val="00B03F00"/>
    <w:rsid w:val="00B040BE"/>
    <w:rsid w:val="00B04237"/>
    <w:rsid w:val="00B0527A"/>
    <w:rsid w:val="00B05F38"/>
    <w:rsid w:val="00B05F3B"/>
    <w:rsid w:val="00B07294"/>
    <w:rsid w:val="00B079EF"/>
    <w:rsid w:val="00B07BDA"/>
    <w:rsid w:val="00B1043A"/>
    <w:rsid w:val="00B10F1C"/>
    <w:rsid w:val="00B12132"/>
    <w:rsid w:val="00B139C7"/>
    <w:rsid w:val="00B14387"/>
    <w:rsid w:val="00B14471"/>
    <w:rsid w:val="00B147A7"/>
    <w:rsid w:val="00B14AC1"/>
    <w:rsid w:val="00B15EFA"/>
    <w:rsid w:val="00B16B69"/>
    <w:rsid w:val="00B16C83"/>
    <w:rsid w:val="00B21109"/>
    <w:rsid w:val="00B222E6"/>
    <w:rsid w:val="00B22FC0"/>
    <w:rsid w:val="00B236ED"/>
    <w:rsid w:val="00B23F66"/>
    <w:rsid w:val="00B250A0"/>
    <w:rsid w:val="00B2690D"/>
    <w:rsid w:val="00B2703D"/>
    <w:rsid w:val="00B27574"/>
    <w:rsid w:val="00B27D29"/>
    <w:rsid w:val="00B30CBF"/>
    <w:rsid w:val="00B31BCB"/>
    <w:rsid w:val="00B341A1"/>
    <w:rsid w:val="00B342D1"/>
    <w:rsid w:val="00B34652"/>
    <w:rsid w:val="00B34981"/>
    <w:rsid w:val="00B34C62"/>
    <w:rsid w:val="00B35151"/>
    <w:rsid w:val="00B35546"/>
    <w:rsid w:val="00B35860"/>
    <w:rsid w:val="00B35A28"/>
    <w:rsid w:val="00B36264"/>
    <w:rsid w:val="00B37BD3"/>
    <w:rsid w:val="00B40604"/>
    <w:rsid w:val="00B408BE"/>
    <w:rsid w:val="00B411E5"/>
    <w:rsid w:val="00B4137D"/>
    <w:rsid w:val="00B41BAF"/>
    <w:rsid w:val="00B41D4D"/>
    <w:rsid w:val="00B41FFB"/>
    <w:rsid w:val="00B425A6"/>
    <w:rsid w:val="00B42BA7"/>
    <w:rsid w:val="00B42CD5"/>
    <w:rsid w:val="00B42E10"/>
    <w:rsid w:val="00B430B3"/>
    <w:rsid w:val="00B43A56"/>
    <w:rsid w:val="00B448FD"/>
    <w:rsid w:val="00B45AB5"/>
    <w:rsid w:val="00B45FBD"/>
    <w:rsid w:val="00B47165"/>
    <w:rsid w:val="00B47420"/>
    <w:rsid w:val="00B474A6"/>
    <w:rsid w:val="00B475D6"/>
    <w:rsid w:val="00B47DB8"/>
    <w:rsid w:val="00B47E82"/>
    <w:rsid w:val="00B50F33"/>
    <w:rsid w:val="00B51FBE"/>
    <w:rsid w:val="00B52984"/>
    <w:rsid w:val="00B52ABC"/>
    <w:rsid w:val="00B539F9"/>
    <w:rsid w:val="00B5481F"/>
    <w:rsid w:val="00B54DEB"/>
    <w:rsid w:val="00B55F8E"/>
    <w:rsid w:val="00B56438"/>
    <w:rsid w:val="00B56F76"/>
    <w:rsid w:val="00B57484"/>
    <w:rsid w:val="00B57C64"/>
    <w:rsid w:val="00B57E3B"/>
    <w:rsid w:val="00B600A2"/>
    <w:rsid w:val="00B60213"/>
    <w:rsid w:val="00B60FA9"/>
    <w:rsid w:val="00B6250A"/>
    <w:rsid w:val="00B62BFF"/>
    <w:rsid w:val="00B63525"/>
    <w:rsid w:val="00B64081"/>
    <w:rsid w:val="00B64E34"/>
    <w:rsid w:val="00B659C5"/>
    <w:rsid w:val="00B6780A"/>
    <w:rsid w:val="00B6780D"/>
    <w:rsid w:val="00B67949"/>
    <w:rsid w:val="00B70BC5"/>
    <w:rsid w:val="00B70BF6"/>
    <w:rsid w:val="00B71AC1"/>
    <w:rsid w:val="00B72813"/>
    <w:rsid w:val="00B73D22"/>
    <w:rsid w:val="00B749EB"/>
    <w:rsid w:val="00B75BA9"/>
    <w:rsid w:val="00B76131"/>
    <w:rsid w:val="00B76740"/>
    <w:rsid w:val="00B76E6E"/>
    <w:rsid w:val="00B77C89"/>
    <w:rsid w:val="00B80372"/>
    <w:rsid w:val="00B80432"/>
    <w:rsid w:val="00B80560"/>
    <w:rsid w:val="00B81166"/>
    <w:rsid w:val="00B819F9"/>
    <w:rsid w:val="00B81F27"/>
    <w:rsid w:val="00B82A8D"/>
    <w:rsid w:val="00B83074"/>
    <w:rsid w:val="00B83264"/>
    <w:rsid w:val="00B838E1"/>
    <w:rsid w:val="00B83EAF"/>
    <w:rsid w:val="00B84222"/>
    <w:rsid w:val="00B86939"/>
    <w:rsid w:val="00B902D0"/>
    <w:rsid w:val="00B9146F"/>
    <w:rsid w:val="00B9159C"/>
    <w:rsid w:val="00B9172E"/>
    <w:rsid w:val="00B921A9"/>
    <w:rsid w:val="00B9268C"/>
    <w:rsid w:val="00B92A59"/>
    <w:rsid w:val="00B93C36"/>
    <w:rsid w:val="00B93C88"/>
    <w:rsid w:val="00B95797"/>
    <w:rsid w:val="00B963D6"/>
    <w:rsid w:val="00B970DF"/>
    <w:rsid w:val="00BA0DC5"/>
    <w:rsid w:val="00BA0DCE"/>
    <w:rsid w:val="00BA1DDA"/>
    <w:rsid w:val="00BA2121"/>
    <w:rsid w:val="00BA2DAB"/>
    <w:rsid w:val="00BA3E78"/>
    <w:rsid w:val="00BA4BB2"/>
    <w:rsid w:val="00BA57AC"/>
    <w:rsid w:val="00BA6140"/>
    <w:rsid w:val="00BA62D1"/>
    <w:rsid w:val="00BA654B"/>
    <w:rsid w:val="00BA6D32"/>
    <w:rsid w:val="00BB12AA"/>
    <w:rsid w:val="00BB1577"/>
    <w:rsid w:val="00BB1AB8"/>
    <w:rsid w:val="00BB37A3"/>
    <w:rsid w:val="00BB5582"/>
    <w:rsid w:val="00BC035C"/>
    <w:rsid w:val="00BC1300"/>
    <w:rsid w:val="00BC1428"/>
    <w:rsid w:val="00BC1F30"/>
    <w:rsid w:val="00BC2C1E"/>
    <w:rsid w:val="00BC355A"/>
    <w:rsid w:val="00BC3C95"/>
    <w:rsid w:val="00BC3E3B"/>
    <w:rsid w:val="00BC422A"/>
    <w:rsid w:val="00BC5E5D"/>
    <w:rsid w:val="00BC673C"/>
    <w:rsid w:val="00BC7407"/>
    <w:rsid w:val="00BC742E"/>
    <w:rsid w:val="00BC79D0"/>
    <w:rsid w:val="00BD2E63"/>
    <w:rsid w:val="00BD304D"/>
    <w:rsid w:val="00BD3423"/>
    <w:rsid w:val="00BD38D5"/>
    <w:rsid w:val="00BD3A19"/>
    <w:rsid w:val="00BD402A"/>
    <w:rsid w:val="00BD4486"/>
    <w:rsid w:val="00BD4569"/>
    <w:rsid w:val="00BD53AF"/>
    <w:rsid w:val="00BD53B1"/>
    <w:rsid w:val="00BD5994"/>
    <w:rsid w:val="00BD7167"/>
    <w:rsid w:val="00BD7BFA"/>
    <w:rsid w:val="00BE0585"/>
    <w:rsid w:val="00BE09A6"/>
    <w:rsid w:val="00BE0E73"/>
    <w:rsid w:val="00BE1B7C"/>
    <w:rsid w:val="00BE1CFB"/>
    <w:rsid w:val="00BE2208"/>
    <w:rsid w:val="00BE22EE"/>
    <w:rsid w:val="00BE2E75"/>
    <w:rsid w:val="00BE3C95"/>
    <w:rsid w:val="00BE4D1F"/>
    <w:rsid w:val="00BE4F3B"/>
    <w:rsid w:val="00BE6E0F"/>
    <w:rsid w:val="00BE725D"/>
    <w:rsid w:val="00BE742E"/>
    <w:rsid w:val="00BF0B5E"/>
    <w:rsid w:val="00BF0E31"/>
    <w:rsid w:val="00BF1CA6"/>
    <w:rsid w:val="00BF1D51"/>
    <w:rsid w:val="00BF23C2"/>
    <w:rsid w:val="00BF287B"/>
    <w:rsid w:val="00BF5383"/>
    <w:rsid w:val="00BF60A0"/>
    <w:rsid w:val="00BF6DF5"/>
    <w:rsid w:val="00BF714C"/>
    <w:rsid w:val="00BF7A01"/>
    <w:rsid w:val="00C010E8"/>
    <w:rsid w:val="00C01183"/>
    <w:rsid w:val="00C0172B"/>
    <w:rsid w:val="00C01838"/>
    <w:rsid w:val="00C0196F"/>
    <w:rsid w:val="00C02391"/>
    <w:rsid w:val="00C03649"/>
    <w:rsid w:val="00C04637"/>
    <w:rsid w:val="00C050CC"/>
    <w:rsid w:val="00C06047"/>
    <w:rsid w:val="00C066D5"/>
    <w:rsid w:val="00C06D24"/>
    <w:rsid w:val="00C07CD4"/>
    <w:rsid w:val="00C113A7"/>
    <w:rsid w:val="00C114C0"/>
    <w:rsid w:val="00C11ECC"/>
    <w:rsid w:val="00C13203"/>
    <w:rsid w:val="00C135ED"/>
    <w:rsid w:val="00C14B63"/>
    <w:rsid w:val="00C15764"/>
    <w:rsid w:val="00C16660"/>
    <w:rsid w:val="00C16F11"/>
    <w:rsid w:val="00C200BC"/>
    <w:rsid w:val="00C20183"/>
    <w:rsid w:val="00C20A51"/>
    <w:rsid w:val="00C20B71"/>
    <w:rsid w:val="00C21598"/>
    <w:rsid w:val="00C22A12"/>
    <w:rsid w:val="00C22DB9"/>
    <w:rsid w:val="00C23724"/>
    <w:rsid w:val="00C238D6"/>
    <w:rsid w:val="00C24429"/>
    <w:rsid w:val="00C24D1E"/>
    <w:rsid w:val="00C253ED"/>
    <w:rsid w:val="00C25621"/>
    <w:rsid w:val="00C25E42"/>
    <w:rsid w:val="00C263D9"/>
    <w:rsid w:val="00C27BF8"/>
    <w:rsid w:val="00C306C9"/>
    <w:rsid w:val="00C307B4"/>
    <w:rsid w:val="00C308B7"/>
    <w:rsid w:val="00C30AF4"/>
    <w:rsid w:val="00C3212F"/>
    <w:rsid w:val="00C3267C"/>
    <w:rsid w:val="00C32D8E"/>
    <w:rsid w:val="00C33A83"/>
    <w:rsid w:val="00C33B8D"/>
    <w:rsid w:val="00C35B46"/>
    <w:rsid w:val="00C37971"/>
    <w:rsid w:val="00C37F23"/>
    <w:rsid w:val="00C4107F"/>
    <w:rsid w:val="00C412C6"/>
    <w:rsid w:val="00C42692"/>
    <w:rsid w:val="00C42760"/>
    <w:rsid w:val="00C44555"/>
    <w:rsid w:val="00C44573"/>
    <w:rsid w:val="00C44847"/>
    <w:rsid w:val="00C44904"/>
    <w:rsid w:val="00C44EB4"/>
    <w:rsid w:val="00C4547A"/>
    <w:rsid w:val="00C459C2"/>
    <w:rsid w:val="00C45CD4"/>
    <w:rsid w:val="00C4622A"/>
    <w:rsid w:val="00C4705F"/>
    <w:rsid w:val="00C473B9"/>
    <w:rsid w:val="00C4781D"/>
    <w:rsid w:val="00C5023C"/>
    <w:rsid w:val="00C50A1C"/>
    <w:rsid w:val="00C516F1"/>
    <w:rsid w:val="00C53707"/>
    <w:rsid w:val="00C56171"/>
    <w:rsid w:val="00C561B4"/>
    <w:rsid w:val="00C561F8"/>
    <w:rsid w:val="00C57425"/>
    <w:rsid w:val="00C575D7"/>
    <w:rsid w:val="00C57D8A"/>
    <w:rsid w:val="00C60134"/>
    <w:rsid w:val="00C6082C"/>
    <w:rsid w:val="00C60C55"/>
    <w:rsid w:val="00C61402"/>
    <w:rsid w:val="00C62697"/>
    <w:rsid w:val="00C62A02"/>
    <w:rsid w:val="00C62E42"/>
    <w:rsid w:val="00C63186"/>
    <w:rsid w:val="00C631F5"/>
    <w:rsid w:val="00C64582"/>
    <w:rsid w:val="00C668F0"/>
    <w:rsid w:val="00C706EF"/>
    <w:rsid w:val="00C70AC7"/>
    <w:rsid w:val="00C7190A"/>
    <w:rsid w:val="00C7405B"/>
    <w:rsid w:val="00C74136"/>
    <w:rsid w:val="00C7519C"/>
    <w:rsid w:val="00C75389"/>
    <w:rsid w:val="00C75FC2"/>
    <w:rsid w:val="00C7724C"/>
    <w:rsid w:val="00C7750C"/>
    <w:rsid w:val="00C77835"/>
    <w:rsid w:val="00C77E11"/>
    <w:rsid w:val="00C77E45"/>
    <w:rsid w:val="00C80ED4"/>
    <w:rsid w:val="00C81FDB"/>
    <w:rsid w:val="00C82793"/>
    <w:rsid w:val="00C84BB0"/>
    <w:rsid w:val="00C8533D"/>
    <w:rsid w:val="00C86573"/>
    <w:rsid w:val="00C86952"/>
    <w:rsid w:val="00C86D97"/>
    <w:rsid w:val="00C86DBE"/>
    <w:rsid w:val="00C87779"/>
    <w:rsid w:val="00C87E0A"/>
    <w:rsid w:val="00C90A1E"/>
    <w:rsid w:val="00C91898"/>
    <w:rsid w:val="00C919DE"/>
    <w:rsid w:val="00C9298B"/>
    <w:rsid w:val="00C92DEA"/>
    <w:rsid w:val="00C92E94"/>
    <w:rsid w:val="00C92EFE"/>
    <w:rsid w:val="00C9391F"/>
    <w:rsid w:val="00C93A23"/>
    <w:rsid w:val="00C945AE"/>
    <w:rsid w:val="00C94E32"/>
    <w:rsid w:val="00C95227"/>
    <w:rsid w:val="00C9562E"/>
    <w:rsid w:val="00C957C7"/>
    <w:rsid w:val="00C95995"/>
    <w:rsid w:val="00C95E63"/>
    <w:rsid w:val="00C96626"/>
    <w:rsid w:val="00CA0198"/>
    <w:rsid w:val="00CA02EB"/>
    <w:rsid w:val="00CA0D82"/>
    <w:rsid w:val="00CA1045"/>
    <w:rsid w:val="00CA2E4C"/>
    <w:rsid w:val="00CA347B"/>
    <w:rsid w:val="00CA3D81"/>
    <w:rsid w:val="00CA4402"/>
    <w:rsid w:val="00CA46B7"/>
    <w:rsid w:val="00CA52B1"/>
    <w:rsid w:val="00CA5645"/>
    <w:rsid w:val="00CA5F73"/>
    <w:rsid w:val="00CA6251"/>
    <w:rsid w:val="00CA6D9D"/>
    <w:rsid w:val="00CA7E2B"/>
    <w:rsid w:val="00CA7E39"/>
    <w:rsid w:val="00CB0E95"/>
    <w:rsid w:val="00CB116F"/>
    <w:rsid w:val="00CB4061"/>
    <w:rsid w:val="00CB4D44"/>
    <w:rsid w:val="00CB53E5"/>
    <w:rsid w:val="00CB591B"/>
    <w:rsid w:val="00CB5F4A"/>
    <w:rsid w:val="00CB6130"/>
    <w:rsid w:val="00CB623E"/>
    <w:rsid w:val="00CB79EE"/>
    <w:rsid w:val="00CB7E51"/>
    <w:rsid w:val="00CB7F18"/>
    <w:rsid w:val="00CC0644"/>
    <w:rsid w:val="00CC1144"/>
    <w:rsid w:val="00CC2BAB"/>
    <w:rsid w:val="00CC42E5"/>
    <w:rsid w:val="00CC4C83"/>
    <w:rsid w:val="00CC56FB"/>
    <w:rsid w:val="00CC581B"/>
    <w:rsid w:val="00CC69A5"/>
    <w:rsid w:val="00CC72D6"/>
    <w:rsid w:val="00CC7B82"/>
    <w:rsid w:val="00CD0434"/>
    <w:rsid w:val="00CD0AEA"/>
    <w:rsid w:val="00CD16AD"/>
    <w:rsid w:val="00CD3759"/>
    <w:rsid w:val="00CD3C19"/>
    <w:rsid w:val="00CD4119"/>
    <w:rsid w:val="00CD42AC"/>
    <w:rsid w:val="00CD563B"/>
    <w:rsid w:val="00CD5DC3"/>
    <w:rsid w:val="00CD60C9"/>
    <w:rsid w:val="00CD61DE"/>
    <w:rsid w:val="00CE05D9"/>
    <w:rsid w:val="00CE08F2"/>
    <w:rsid w:val="00CE0CE6"/>
    <w:rsid w:val="00CE1067"/>
    <w:rsid w:val="00CE1D54"/>
    <w:rsid w:val="00CE28E1"/>
    <w:rsid w:val="00CE31A4"/>
    <w:rsid w:val="00CE43F4"/>
    <w:rsid w:val="00CE52D5"/>
    <w:rsid w:val="00CE52EF"/>
    <w:rsid w:val="00CE5872"/>
    <w:rsid w:val="00CE59E8"/>
    <w:rsid w:val="00CE5E73"/>
    <w:rsid w:val="00CE69A4"/>
    <w:rsid w:val="00CE6C5B"/>
    <w:rsid w:val="00CE716A"/>
    <w:rsid w:val="00CE753E"/>
    <w:rsid w:val="00CF077A"/>
    <w:rsid w:val="00CF09C9"/>
    <w:rsid w:val="00CF09F1"/>
    <w:rsid w:val="00CF0D9C"/>
    <w:rsid w:val="00CF0E9F"/>
    <w:rsid w:val="00CF1449"/>
    <w:rsid w:val="00CF281D"/>
    <w:rsid w:val="00CF295F"/>
    <w:rsid w:val="00CF330C"/>
    <w:rsid w:val="00CF3BD1"/>
    <w:rsid w:val="00CF4052"/>
    <w:rsid w:val="00CF4B35"/>
    <w:rsid w:val="00CF54D9"/>
    <w:rsid w:val="00CF5F6B"/>
    <w:rsid w:val="00CF6D62"/>
    <w:rsid w:val="00D00120"/>
    <w:rsid w:val="00D002DC"/>
    <w:rsid w:val="00D003D4"/>
    <w:rsid w:val="00D006D8"/>
    <w:rsid w:val="00D00E93"/>
    <w:rsid w:val="00D01010"/>
    <w:rsid w:val="00D02396"/>
    <w:rsid w:val="00D024BC"/>
    <w:rsid w:val="00D03551"/>
    <w:rsid w:val="00D04468"/>
    <w:rsid w:val="00D04BB1"/>
    <w:rsid w:val="00D05272"/>
    <w:rsid w:val="00D05511"/>
    <w:rsid w:val="00D057FA"/>
    <w:rsid w:val="00D06239"/>
    <w:rsid w:val="00D0665D"/>
    <w:rsid w:val="00D06699"/>
    <w:rsid w:val="00D0719D"/>
    <w:rsid w:val="00D10975"/>
    <w:rsid w:val="00D10FFA"/>
    <w:rsid w:val="00D115CA"/>
    <w:rsid w:val="00D1312F"/>
    <w:rsid w:val="00D1352F"/>
    <w:rsid w:val="00D1415D"/>
    <w:rsid w:val="00D15019"/>
    <w:rsid w:val="00D1511B"/>
    <w:rsid w:val="00D1543F"/>
    <w:rsid w:val="00D1557B"/>
    <w:rsid w:val="00D15DB6"/>
    <w:rsid w:val="00D16254"/>
    <w:rsid w:val="00D205AF"/>
    <w:rsid w:val="00D20C9B"/>
    <w:rsid w:val="00D211B9"/>
    <w:rsid w:val="00D2137A"/>
    <w:rsid w:val="00D214AC"/>
    <w:rsid w:val="00D22FF4"/>
    <w:rsid w:val="00D23070"/>
    <w:rsid w:val="00D246CD"/>
    <w:rsid w:val="00D24B1B"/>
    <w:rsid w:val="00D24CA4"/>
    <w:rsid w:val="00D25010"/>
    <w:rsid w:val="00D261F9"/>
    <w:rsid w:val="00D26222"/>
    <w:rsid w:val="00D2789F"/>
    <w:rsid w:val="00D27D67"/>
    <w:rsid w:val="00D31019"/>
    <w:rsid w:val="00D31FC5"/>
    <w:rsid w:val="00D33CC7"/>
    <w:rsid w:val="00D33E30"/>
    <w:rsid w:val="00D33E75"/>
    <w:rsid w:val="00D33EE7"/>
    <w:rsid w:val="00D355D5"/>
    <w:rsid w:val="00D359D3"/>
    <w:rsid w:val="00D36695"/>
    <w:rsid w:val="00D36C25"/>
    <w:rsid w:val="00D37687"/>
    <w:rsid w:val="00D37919"/>
    <w:rsid w:val="00D40CAE"/>
    <w:rsid w:val="00D41675"/>
    <w:rsid w:val="00D41B76"/>
    <w:rsid w:val="00D42548"/>
    <w:rsid w:val="00D42F05"/>
    <w:rsid w:val="00D4354B"/>
    <w:rsid w:val="00D43611"/>
    <w:rsid w:val="00D43970"/>
    <w:rsid w:val="00D43FD6"/>
    <w:rsid w:val="00D44700"/>
    <w:rsid w:val="00D450F4"/>
    <w:rsid w:val="00D46DBA"/>
    <w:rsid w:val="00D47679"/>
    <w:rsid w:val="00D501FC"/>
    <w:rsid w:val="00D505AF"/>
    <w:rsid w:val="00D50C6D"/>
    <w:rsid w:val="00D51016"/>
    <w:rsid w:val="00D52A41"/>
    <w:rsid w:val="00D52F64"/>
    <w:rsid w:val="00D53428"/>
    <w:rsid w:val="00D54898"/>
    <w:rsid w:val="00D55A05"/>
    <w:rsid w:val="00D55A72"/>
    <w:rsid w:val="00D55EBA"/>
    <w:rsid w:val="00D5622C"/>
    <w:rsid w:val="00D563F2"/>
    <w:rsid w:val="00D56D88"/>
    <w:rsid w:val="00D56DA1"/>
    <w:rsid w:val="00D5793F"/>
    <w:rsid w:val="00D57E09"/>
    <w:rsid w:val="00D61156"/>
    <w:rsid w:val="00D61624"/>
    <w:rsid w:val="00D61D3C"/>
    <w:rsid w:val="00D62229"/>
    <w:rsid w:val="00D62AE9"/>
    <w:rsid w:val="00D63A67"/>
    <w:rsid w:val="00D63DA1"/>
    <w:rsid w:val="00D661C0"/>
    <w:rsid w:val="00D673D0"/>
    <w:rsid w:val="00D710F9"/>
    <w:rsid w:val="00D715D7"/>
    <w:rsid w:val="00D7164A"/>
    <w:rsid w:val="00D72762"/>
    <w:rsid w:val="00D72A10"/>
    <w:rsid w:val="00D72D58"/>
    <w:rsid w:val="00D7349E"/>
    <w:rsid w:val="00D73E78"/>
    <w:rsid w:val="00D73E7B"/>
    <w:rsid w:val="00D73F14"/>
    <w:rsid w:val="00D7400D"/>
    <w:rsid w:val="00D74AC7"/>
    <w:rsid w:val="00D757FD"/>
    <w:rsid w:val="00D75ABA"/>
    <w:rsid w:val="00D75C4E"/>
    <w:rsid w:val="00D75F70"/>
    <w:rsid w:val="00D76C3D"/>
    <w:rsid w:val="00D7775F"/>
    <w:rsid w:val="00D7777C"/>
    <w:rsid w:val="00D8077C"/>
    <w:rsid w:val="00D80ADE"/>
    <w:rsid w:val="00D8124C"/>
    <w:rsid w:val="00D81AD9"/>
    <w:rsid w:val="00D8211E"/>
    <w:rsid w:val="00D82320"/>
    <w:rsid w:val="00D836FE"/>
    <w:rsid w:val="00D83B12"/>
    <w:rsid w:val="00D83D40"/>
    <w:rsid w:val="00D83EB8"/>
    <w:rsid w:val="00D8416F"/>
    <w:rsid w:val="00D841F9"/>
    <w:rsid w:val="00D844D9"/>
    <w:rsid w:val="00D84E90"/>
    <w:rsid w:val="00D84F7C"/>
    <w:rsid w:val="00D851CA"/>
    <w:rsid w:val="00D85470"/>
    <w:rsid w:val="00D878C2"/>
    <w:rsid w:val="00D87E8E"/>
    <w:rsid w:val="00D87F9B"/>
    <w:rsid w:val="00D90093"/>
    <w:rsid w:val="00D90A3D"/>
    <w:rsid w:val="00D90D19"/>
    <w:rsid w:val="00D91038"/>
    <w:rsid w:val="00D930CD"/>
    <w:rsid w:val="00D93132"/>
    <w:rsid w:val="00D9323D"/>
    <w:rsid w:val="00D94947"/>
    <w:rsid w:val="00D954D8"/>
    <w:rsid w:val="00D9558A"/>
    <w:rsid w:val="00D95DCC"/>
    <w:rsid w:val="00D96BB0"/>
    <w:rsid w:val="00D97654"/>
    <w:rsid w:val="00DA03A6"/>
    <w:rsid w:val="00DA2FCD"/>
    <w:rsid w:val="00DA546B"/>
    <w:rsid w:val="00DA592A"/>
    <w:rsid w:val="00DA6AC9"/>
    <w:rsid w:val="00DA742E"/>
    <w:rsid w:val="00DA79E6"/>
    <w:rsid w:val="00DA7B47"/>
    <w:rsid w:val="00DB0500"/>
    <w:rsid w:val="00DB05D6"/>
    <w:rsid w:val="00DB06D6"/>
    <w:rsid w:val="00DB07A3"/>
    <w:rsid w:val="00DB0A42"/>
    <w:rsid w:val="00DB15A6"/>
    <w:rsid w:val="00DB28FF"/>
    <w:rsid w:val="00DB2920"/>
    <w:rsid w:val="00DB2AF0"/>
    <w:rsid w:val="00DB2BA6"/>
    <w:rsid w:val="00DB35B3"/>
    <w:rsid w:val="00DB3AD8"/>
    <w:rsid w:val="00DB3F25"/>
    <w:rsid w:val="00DB4340"/>
    <w:rsid w:val="00DB4B3B"/>
    <w:rsid w:val="00DB636C"/>
    <w:rsid w:val="00DB6E0E"/>
    <w:rsid w:val="00DB72D2"/>
    <w:rsid w:val="00DC088F"/>
    <w:rsid w:val="00DC0DDC"/>
    <w:rsid w:val="00DC114F"/>
    <w:rsid w:val="00DC1457"/>
    <w:rsid w:val="00DC1677"/>
    <w:rsid w:val="00DC1A47"/>
    <w:rsid w:val="00DC1C07"/>
    <w:rsid w:val="00DC314D"/>
    <w:rsid w:val="00DC508F"/>
    <w:rsid w:val="00DC55CC"/>
    <w:rsid w:val="00DC614B"/>
    <w:rsid w:val="00DC6547"/>
    <w:rsid w:val="00DC6A81"/>
    <w:rsid w:val="00DC750C"/>
    <w:rsid w:val="00DC7E89"/>
    <w:rsid w:val="00DD06FD"/>
    <w:rsid w:val="00DD0911"/>
    <w:rsid w:val="00DD1432"/>
    <w:rsid w:val="00DD1459"/>
    <w:rsid w:val="00DD1DD7"/>
    <w:rsid w:val="00DD2122"/>
    <w:rsid w:val="00DD3090"/>
    <w:rsid w:val="00DD45E9"/>
    <w:rsid w:val="00DD4BDA"/>
    <w:rsid w:val="00DD55F4"/>
    <w:rsid w:val="00DD7284"/>
    <w:rsid w:val="00DD7F9A"/>
    <w:rsid w:val="00DE09E9"/>
    <w:rsid w:val="00DE0FCC"/>
    <w:rsid w:val="00DE115E"/>
    <w:rsid w:val="00DE14CE"/>
    <w:rsid w:val="00DE1B97"/>
    <w:rsid w:val="00DE2D9C"/>
    <w:rsid w:val="00DE351D"/>
    <w:rsid w:val="00DE3828"/>
    <w:rsid w:val="00DE397C"/>
    <w:rsid w:val="00DE3B15"/>
    <w:rsid w:val="00DE3F33"/>
    <w:rsid w:val="00DE420A"/>
    <w:rsid w:val="00DE540A"/>
    <w:rsid w:val="00DE59AE"/>
    <w:rsid w:val="00DE5B4C"/>
    <w:rsid w:val="00DE6940"/>
    <w:rsid w:val="00DF030B"/>
    <w:rsid w:val="00DF06CF"/>
    <w:rsid w:val="00DF0C47"/>
    <w:rsid w:val="00DF13DE"/>
    <w:rsid w:val="00DF1C25"/>
    <w:rsid w:val="00DF233C"/>
    <w:rsid w:val="00DF50BE"/>
    <w:rsid w:val="00DF5DB2"/>
    <w:rsid w:val="00DF65F2"/>
    <w:rsid w:val="00DF6612"/>
    <w:rsid w:val="00DF6F5C"/>
    <w:rsid w:val="00DF7814"/>
    <w:rsid w:val="00DF78CD"/>
    <w:rsid w:val="00DF79FC"/>
    <w:rsid w:val="00DF7F9C"/>
    <w:rsid w:val="00E000FC"/>
    <w:rsid w:val="00E005C7"/>
    <w:rsid w:val="00E00BC3"/>
    <w:rsid w:val="00E01562"/>
    <w:rsid w:val="00E01F75"/>
    <w:rsid w:val="00E02267"/>
    <w:rsid w:val="00E02365"/>
    <w:rsid w:val="00E02CB7"/>
    <w:rsid w:val="00E03064"/>
    <w:rsid w:val="00E03253"/>
    <w:rsid w:val="00E0697D"/>
    <w:rsid w:val="00E06B49"/>
    <w:rsid w:val="00E06BE9"/>
    <w:rsid w:val="00E06FB2"/>
    <w:rsid w:val="00E105CF"/>
    <w:rsid w:val="00E119D9"/>
    <w:rsid w:val="00E12921"/>
    <w:rsid w:val="00E137D1"/>
    <w:rsid w:val="00E13A57"/>
    <w:rsid w:val="00E13D30"/>
    <w:rsid w:val="00E13E3C"/>
    <w:rsid w:val="00E161EF"/>
    <w:rsid w:val="00E16CFA"/>
    <w:rsid w:val="00E213EA"/>
    <w:rsid w:val="00E214F0"/>
    <w:rsid w:val="00E22173"/>
    <w:rsid w:val="00E236C1"/>
    <w:rsid w:val="00E245C3"/>
    <w:rsid w:val="00E303BF"/>
    <w:rsid w:val="00E305BA"/>
    <w:rsid w:val="00E31245"/>
    <w:rsid w:val="00E31E4F"/>
    <w:rsid w:val="00E33058"/>
    <w:rsid w:val="00E33987"/>
    <w:rsid w:val="00E34284"/>
    <w:rsid w:val="00E346E8"/>
    <w:rsid w:val="00E34D44"/>
    <w:rsid w:val="00E35D56"/>
    <w:rsid w:val="00E367FD"/>
    <w:rsid w:val="00E3694A"/>
    <w:rsid w:val="00E37DF8"/>
    <w:rsid w:val="00E37EB9"/>
    <w:rsid w:val="00E40335"/>
    <w:rsid w:val="00E4169D"/>
    <w:rsid w:val="00E42922"/>
    <w:rsid w:val="00E429EB"/>
    <w:rsid w:val="00E43199"/>
    <w:rsid w:val="00E43680"/>
    <w:rsid w:val="00E43CBB"/>
    <w:rsid w:val="00E44056"/>
    <w:rsid w:val="00E46D8C"/>
    <w:rsid w:val="00E472F0"/>
    <w:rsid w:val="00E47710"/>
    <w:rsid w:val="00E47AC2"/>
    <w:rsid w:val="00E47AD2"/>
    <w:rsid w:val="00E47BB2"/>
    <w:rsid w:val="00E50C89"/>
    <w:rsid w:val="00E51A04"/>
    <w:rsid w:val="00E530E6"/>
    <w:rsid w:val="00E53624"/>
    <w:rsid w:val="00E5444A"/>
    <w:rsid w:val="00E54DCD"/>
    <w:rsid w:val="00E54F99"/>
    <w:rsid w:val="00E55185"/>
    <w:rsid w:val="00E55EAA"/>
    <w:rsid w:val="00E564CD"/>
    <w:rsid w:val="00E567A5"/>
    <w:rsid w:val="00E56B0B"/>
    <w:rsid w:val="00E56DC8"/>
    <w:rsid w:val="00E61264"/>
    <w:rsid w:val="00E62E5C"/>
    <w:rsid w:val="00E63794"/>
    <w:rsid w:val="00E637FD"/>
    <w:rsid w:val="00E6409E"/>
    <w:rsid w:val="00E64A57"/>
    <w:rsid w:val="00E64B74"/>
    <w:rsid w:val="00E6636F"/>
    <w:rsid w:val="00E668B8"/>
    <w:rsid w:val="00E669A1"/>
    <w:rsid w:val="00E66BF7"/>
    <w:rsid w:val="00E67DBC"/>
    <w:rsid w:val="00E7021A"/>
    <w:rsid w:val="00E706C2"/>
    <w:rsid w:val="00E71601"/>
    <w:rsid w:val="00E71BE8"/>
    <w:rsid w:val="00E725F1"/>
    <w:rsid w:val="00E72640"/>
    <w:rsid w:val="00E727EB"/>
    <w:rsid w:val="00E733FC"/>
    <w:rsid w:val="00E73635"/>
    <w:rsid w:val="00E744BA"/>
    <w:rsid w:val="00E74F6F"/>
    <w:rsid w:val="00E7538A"/>
    <w:rsid w:val="00E76578"/>
    <w:rsid w:val="00E769AC"/>
    <w:rsid w:val="00E800F9"/>
    <w:rsid w:val="00E807EA"/>
    <w:rsid w:val="00E80D38"/>
    <w:rsid w:val="00E810FB"/>
    <w:rsid w:val="00E81430"/>
    <w:rsid w:val="00E81724"/>
    <w:rsid w:val="00E83760"/>
    <w:rsid w:val="00E83DF1"/>
    <w:rsid w:val="00E84B79"/>
    <w:rsid w:val="00E84D20"/>
    <w:rsid w:val="00E852C0"/>
    <w:rsid w:val="00E8607B"/>
    <w:rsid w:val="00E864CB"/>
    <w:rsid w:val="00E8696E"/>
    <w:rsid w:val="00E8703C"/>
    <w:rsid w:val="00E87EAE"/>
    <w:rsid w:val="00E90640"/>
    <w:rsid w:val="00E913EB"/>
    <w:rsid w:val="00E92129"/>
    <w:rsid w:val="00E92195"/>
    <w:rsid w:val="00E9239B"/>
    <w:rsid w:val="00E92D05"/>
    <w:rsid w:val="00E939E5"/>
    <w:rsid w:val="00E93FED"/>
    <w:rsid w:val="00E94182"/>
    <w:rsid w:val="00E944B7"/>
    <w:rsid w:val="00E94505"/>
    <w:rsid w:val="00E946FE"/>
    <w:rsid w:val="00E94B48"/>
    <w:rsid w:val="00E95657"/>
    <w:rsid w:val="00E95E44"/>
    <w:rsid w:val="00E95F3E"/>
    <w:rsid w:val="00E96FDE"/>
    <w:rsid w:val="00E9706E"/>
    <w:rsid w:val="00E97BF4"/>
    <w:rsid w:val="00E97E57"/>
    <w:rsid w:val="00EA0605"/>
    <w:rsid w:val="00EA0880"/>
    <w:rsid w:val="00EA0CC9"/>
    <w:rsid w:val="00EA2156"/>
    <w:rsid w:val="00EA2A5B"/>
    <w:rsid w:val="00EA30DD"/>
    <w:rsid w:val="00EA341F"/>
    <w:rsid w:val="00EA4B66"/>
    <w:rsid w:val="00EA4FEC"/>
    <w:rsid w:val="00EA5EAF"/>
    <w:rsid w:val="00EA614A"/>
    <w:rsid w:val="00EA6797"/>
    <w:rsid w:val="00EA68EB"/>
    <w:rsid w:val="00EA7D6B"/>
    <w:rsid w:val="00EB0201"/>
    <w:rsid w:val="00EB0D30"/>
    <w:rsid w:val="00EB16E7"/>
    <w:rsid w:val="00EB1B79"/>
    <w:rsid w:val="00EB269B"/>
    <w:rsid w:val="00EB2798"/>
    <w:rsid w:val="00EB2857"/>
    <w:rsid w:val="00EB2AAE"/>
    <w:rsid w:val="00EB50B1"/>
    <w:rsid w:val="00EB51A8"/>
    <w:rsid w:val="00EB762E"/>
    <w:rsid w:val="00EC0692"/>
    <w:rsid w:val="00EC0AD5"/>
    <w:rsid w:val="00EC20F2"/>
    <w:rsid w:val="00EC2286"/>
    <w:rsid w:val="00EC254E"/>
    <w:rsid w:val="00EC29BC"/>
    <w:rsid w:val="00EC2B80"/>
    <w:rsid w:val="00EC351F"/>
    <w:rsid w:val="00EC3EBA"/>
    <w:rsid w:val="00EC3F0E"/>
    <w:rsid w:val="00EC4CB4"/>
    <w:rsid w:val="00EC4DBB"/>
    <w:rsid w:val="00EC525B"/>
    <w:rsid w:val="00EC57C2"/>
    <w:rsid w:val="00EC690C"/>
    <w:rsid w:val="00EC694F"/>
    <w:rsid w:val="00EC7CDA"/>
    <w:rsid w:val="00EC7E9C"/>
    <w:rsid w:val="00ED00BA"/>
    <w:rsid w:val="00ED08AE"/>
    <w:rsid w:val="00ED12E4"/>
    <w:rsid w:val="00ED1632"/>
    <w:rsid w:val="00ED172D"/>
    <w:rsid w:val="00ED1ECD"/>
    <w:rsid w:val="00ED2189"/>
    <w:rsid w:val="00ED2A0F"/>
    <w:rsid w:val="00ED2A4A"/>
    <w:rsid w:val="00ED3221"/>
    <w:rsid w:val="00ED36DD"/>
    <w:rsid w:val="00ED4291"/>
    <w:rsid w:val="00ED5959"/>
    <w:rsid w:val="00ED5C97"/>
    <w:rsid w:val="00ED5F1B"/>
    <w:rsid w:val="00ED63ED"/>
    <w:rsid w:val="00ED65C2"/>
    <w:rsid w:val="00ED7409"/>
    <w:rsid w:val="00ED77AC"/>
    <w:rsid w:val="00ED7C25"/>
    <w:rsid w:val="00EE1710"/>
    <w:rsid w:val="00EE2499"/>
    <w:rsid w:val="00EE2779"/>
    <w:rsid w:val="00EE289C"/>
    <w:rsid w:val="00EE4CAF"/>
    <w:rsid w:val="00EE5812"/>
    <w:rsid w:val="00EE5BFD"/>
    <w:rsid w:val="00EE7B5C"/>
    <w:rsid w:val="00EF0184"/>
    <w:rsid w:val="00EF02D4"/>
    <w:rsid w:val="00EF1FA2"/>
    <w:rsid w:val="00EF2086"/>
    <w:rsid w:val="00EF32D4"/>
    <w:rsid w:val="00EF3A71"/>
    <w:rsid w:val="00EF43F8"/>
    <w:rsid w:val="00EF4A5F"/>
    <w:rsid w:val="00EF5044"/>
    <w:rsid w:val="00EF517B"/>
    <w:rsid w:val="00EF5A06"/>
    <w:rsid w:val="00EF69E2"/>
    <w:rsid w:val="00EF6A57"/>
    <w:rsid w:val="00EF7562"/>
    <w:rsid w:val="00EF781D"/>
    <w:rsid w:val="00EF793C"/>
    <w:rsid w:val="00F02C46"/>
    <w:rsid w:val="00F030A5"/>
    <w:rsid w:val="00F03145"/>
    <w:rsid w:val="00F03462"/>
    <w:rsid w:val="00F0376A"/>
    <w:rsid w:val="00F04B66"/>
    <w:rsid w:val="00F04EA1"/>
    <w:rsid w:val="00F057C2"/>
    <w:rsid w:val="00F06D63"/>
    <w:rsid w:val="00F0737F"/>
    <w:rsid w:val="00F10378"/>
    <w:rsid w:val="00F106E9"/>
    <w:rsid w:val="00F10946"/>
    <w:rsid w:val="00F11F92"/>
    <w:rsid w:val="00F13D83"/>
    <w:rsid w:val="00F13DFB"/>
    <w:rsid w:val="00F14A52"/>
    <w:rsid w:val="00F14BCA"/>
    <w:rsid w:val="00F1531B"/>
    <w:rsid w:val="00F1747E"/>
    <w:rsid w:val="00F17743"/>
    <w:rsid w:val="00F17E56"/>
    <w:rsid w:val="00F17F3E"/>
    <w:rsid w:val="00F21010"/>
    <w:rsid w:val="00F21537"/>
    <w:rsid w:val="00F21A91"/>
    <w:rsid w:val="00F222D5"/>
    <w:rsid w:val="00F23505"/>
    <w:rsid w:val="00F23901"/>
    <w:rsid w:val="00F23BF4"/>
    <w:rsid w:val="00F23CAC"/>
    <w:rsid w:val="00F244E4"/>
    <w:rsid w:val="00F25973"/>
    <w:rsid w:val="00F25B2F"/>
    <w:rsid w:val="00F25D99"/>
    <w:rsid w:val="00F2720A"/>
    <w:rsid w:val="00F274F1"/>
    <w:rsid w:val="00F27C24"/>
    <w:rsid w:val="00F3069D"/>
    <w:rsid w:val="00F33C3C"/>
    <w:rsid w:val="00F340FD"/>
    <w:rsid w:val="00F3683E"/>
    <w:rsid w:val="00F40438"/>
    <w:rsid w:val="00F42D89"/>
    <w:rsid w:val="00F43125"/>
    <w:rsid w:val="00F43155"/>
    <w:rsid w:val="00F43702"/>
    <w:rsid w:val="00F43786"/>
    <w:rsid w:val="00F443D3"/>
    <w:rsid w:val="00F443F3"/>
    <w:rsid w:val="00F4565F"/>
    <w:rsid w:val="00F45D0F"/>
    <w:rsid w:val="00F46BC0"/>
    <w:rsid w:val="00F4728F"/>
    <w:rsid w:val="00F47335"/>
    <w:rsid w:val="00F50610"/>
    <w:rsid w:val="00F52029"/>
    <w:rsid w:val="00F52CF0"/>
    <w:rsid w:val="00F547C6"/>
    <w:rsid w:val="00F54FEC"/>
    <w:rsid w:val="00F55717"/>
    <w:rsid w:val="00F56A0D"/>
    <w:rsid w:val="00F57319"/>
    <w:rsid w:val="00F57407"/>
    <w:rsid w:val="00F60010"/>
    <w:rsid w:val="00F606E2"/>
    <w:rsid w:val="00F608F4"/>
    <w:rsid w:val="00F60905"/>
    <w:rsid w:val="00F60A1D"/>
    <w:rsid w:val="00F60F15"/>
    <w:rsid w:val="00F61A11"/>
    <w:rsid w:val="00F61BDD"/>
    <w:rsid w:val="00F6266E"/>
    <w:rsid w:val="00F636CF"/>
    <w:rsid w:val="00F643FA"/>
    <w:rsid w:val="00F64838"/>
    <w:rsid w:val="00F64B84"/>
    <w:rsid w:val="00F66A6D"/>
    <w:rsid w:val="00F66B62"/>
    <w:rsid w:val="00F70B53"/>
    <w:rsid w:val="00F71771"/>
    <w:rsid w:val="00F71D8C"/>
    <w:rsid w:val="00F7218E"/>
    <w:rsid w:val="00F72C81"/>
    <w:rsid w:val="00F72D79"/>
    <w:rsid w:val="00F73378"/>
    <w:rsid w:val="00F7377C"/>
    <w:rsid w:val="00F74B2F"/>
    <w:rsid w:val="00F7537A"/>
    <w:rsid w:val="00F75CB8"/>
    <w:rsid w:val="00F761CC"/>
    <w:rsid w:val="00F769CD"/>
    <w:rsid w:val="00F77938"/>
    <w:rsid w:val="00F77A5D"/>
    <w:rsid w:val="00F77B80"/>
    <w:rsid w:val="00F8032D"/>
    <w:rsid w:val="00F8149F"/>
    <w:rsid w:val="00F836DE"/>
    <w:rsid w:val="00F83BD2"/>
    <w:rsid w:val="00F83FBD"/>
    <w:rsid w:val="00F8460B"/>
    <w:rsid w:val="00F84622"/>
    <w:rsid w:val="00F84F1C"/>
    <w:rsid w:val="00F86402"/>
    <w:rsid w:val="00F86AC9"/>
    <w:rsid w:val="00F873A5"/>
    <w:rsid w:val="00F873BA"/>
    <w:rsid w:val="00F87E8B"/>
    <w:rsid w:val="00F87FF0"/>
    <w:rsid w:val="00F903B4"/>
    <w:rsid w:val="00F908E1"/>
    <w:rsid w:val="00F90FA9"/>
    <w:rsid w:val="00F91C1F"/>
    <w:rsid w:val="00F91FB1"/>
    <w:rsid w:val="00F9204B"/>
    <w:rsid w:val="00F92630"/>
    <w:rsid w:val="00F927BF"/>
    <w:rsid w:val="00F927DF"/>
    <w:rsid w:val="00F931F7"/>
    <w:rsid w:val="00F938FB"/>
    <w:rsid w:val="00F93D67"/>
    <w:rsid w:val="00F952A5"/>
    <w:rsid w:val="00F96076"/>
    <w:rsid w:val="00F96430"/>
    <w:rsid w:val="00F96528"/>
    <w:rsid w:val="00F9656B"/>
    <w:rsid w:val="00F96A58"/>
    <w:rsid w:val="00F970A8"/>
    <w:rsid w:val="00F97A26"/>
    <w:rsid w:val="00F97E56"/>
    <w:rsid w:val="00FA0010"/>
    <w:rsid w:val="00FA0101"/>
    <w:rsid w:val="00FA03BD"/>
    <w:rsid w:val="00FA0E6A"/>
    <w:rsid w:val="00FA1D01"/>
    <w:rsid w:val="00FA2472"/>
    <w:rsid w:val="00FA2745"/>
    <w:rsid w:val="00FA2A87"/>
    <w:rsid w:val="00FA2C3D"/>
    <w:rsid w:val="00FA3C31"/>
    <w:rsid w:val="00FA45EF"/>
    <w:rsid w:val="00FA5127"/>
    <w:rsid w:val="00FA55ED"/>
    <w:rsid w:val="00FA5723"/>
    <w:rsid w:val="00FA5FA4"/>
    <w:rsid w:val="00FA64A2"/>
    <w:rsid w:val="00FB03AD"/>
    <w:rsid w:val="00FB09FA"/>
    <w:rsid w:val="00FB0A55"/>
    <w:rsid w:val="00FB1202"/>
    <w:rsid w:val="00FB1819"/>
    <w:rsid w:val="00FB1EF6"/>
    <w:rsid w:val="00FB4637"/>
    <w:rsid w:val="00FB6DE5"/>
    <w:rsid w:val="00FB7036"/>
    <w:rsid w:val="00FB7462"/>
    <w:rsid w:val="00FC11CC"/>
    <w:rsid w:val="00FC280A"/>
    <w:rsid w:val="00FC2E2E"/>
    <w:rsid w:val="00FC31C5"/>
    <w:rsid w:val="00FC3932"/>
    <w:rsid w:val="00FC396B"/>
    <w:rsid w:val="00FC41AD"/>
    <w:rsid w:val="00FC56BF"/>
    <w:rsid w:val="00FC60C9"/>
    <w:rsid w:val="00FC6556"/>
    <w:rsid w:val="00FC7693"/>
    <w:rsid w:val="00FC7AB7"/>
    <w:rsid w:val="00FD005D"/>
    <w:rsid w:val="00FD086D"/>
    <w:rsid w:val="00FD0B4F"/>
    <w:rsid w:val="00FD1250"/>
    <w:rsid w:val="00FD284E"/>
    <w:rsid w:val="00FD393C"/>
    <w:rsid w:val="00FD3F99"/>
    <w:rsid w:val="00FD4934"/>
    <w:rsid w:val="00FD4F1F"/>
    <w:rsid w:val="00FD5E0B"/>
    <w:rsid w:val="00FD6254"/>
    <w:rsid w:val="00FD759D"/>
    <w:rsid w:val="00FE0545"/>
    <w:rsid w:val="00FE0FAD"/>
    <w:rsid w:val="00FE109A"/>
    <w:rsid w:val="00FE1D9E"/>
    <w:rsid w:val="00FE1E5D"/>
    <w:rsid w:val="00FE222D"/>
    <w:rsid w:val="00FE2C46"/>
    <w:rsid w:val="00FE5AA5"/>
    <w:rsid w:val="00FE5ED4"/>
    <w:rsid w:val="00FE63BB"/>
    <w:rsid w:val="00FE63FA"/>
    <w:rsid w:val="00FE6BF7"/>
    <w:rsid w:val="00FE7037"/>
    <w:rsid w:val="00FE784B"/>
    <w:rsid w:val="00FF1565"/>
    <w:rsid w:val="00FF1593"/>
    <w:rsid w:val="00FF1FD5"/>
    <w:rsid w:val="00FF20E8"/>
    <w:rsid w:val="00FF30D9"/>
    <w:rsid w:val="00FF32CA"/>
    <w:rsid w:val="00FF3433"/>
    <w:rsid w:val="00FF3D10"/>
    <w:rsid w:val="00FF6139"/>
    <w:rsid w:val="00FF6198"/>
    <w:rsid w:val="00FF61A4"/>
    <w:rsid w:val="00FF62B9"/>
    <w:rsid w:val="00FF64E5"/>
    <w:rsid w:val="00FF6D77"/>
    <w:rsid w:val="00FF6F8A"/>
    <w:rsid w:val="00FF7158"/>
    <w:rsid w:val="00FF7B00"/>
    <w:rsid w:val="34F29FC7"/>
    <w:rsid w:val="4810617C"/>
    <w:rsid w:val="64FBF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3AA19A"/>
  <w15:docId w15:val="{4322DD7E-5DA2-4F42-93D7-997D758ED50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MS Mincho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D0665D"/>
    <w:pPr>
      <w:spacing w:line="260" w:lineRule="atLeast"/>
      <w:jc w:val="both"/>
    </w:pPr>
    <w:rPr>
      <w:rFonts w:ascii="Verdana" w:hAnsi="Verdana"/>
      <w:color w:val="000000" w:themeColor="text1"/>
      <w:sz w:val="16"/>
      <w:szCs w:val="16"/>
      <w:lang w:val="nl-BE"/>
    </w:rPr>
  </w:style>
  <w:style w:type="paragraph" w:styleId="Kop1">
    <w:name w:val="heading 1"/>
    <w:basedOn w:val="Standaard"/>
    <w:next w:val="Standaard"/>
    <w:link w:val="Kop1Char"/>
    <w:qFormat/>
    <w:rsid w:val="0042053A"/>
    <w:pPr>
      <w:keepNext/>
      <w:pageBreakBefore/>
      <w:numPr>
        <w:numId w:val="31"/>
      </w:numPr>
      <w:pBdr>
        <w:bottom w:val="single" w:color="auto" w:sz="4" w:space="1"/>
      </w:pBdr>
      <w:spacing w:after="240"/>
      <w:outlineLvl w:val="0"/>
    </w:pPr>
    <w:rPr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810F77"/>
    <w:pPr>
      <w:keepNext/>
      <w:numPr>
        <w:ilvl w:val="1"/>
        <w:numId w:val="31"/>
      </w:numPr>
      <w:tabs>
        <w:tab w:val="clear" w:pos="3979"/>
        <w:tab w:val="num" w:pos="860"/>
      </w:tabs>
      <w:spacing w:before="240"/>
      <w:ind w:left="737"/>
      <w:outlineLvl w:val="1"/>
    </w:pPr>
    <w:rPr>
      <w:b/>
      <w:snapToGrid w:val="0"/>
      <w:sz w:val="18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Kop3">
    <w:name w:val="heading 3"/>
    <w:basedOn w:val="Standaard"/>
    <w:next w:val="Standaard"/>
    <w:link w:val="Kop3Char"/>
    <w:qFormat/>
    <w:rsid w:val="0042053A"/>
    <w:pPr>
      <w:keepNext/>
      <w:numPr>
        <w:ilvl w:val="2"/>
        <w:numId w:val="31"/>
      </w:numPr>
      <w:tabs>
        <w:tab w:val="left" w:pos="851"/>
      </w:tabs>
      <w:spacing w:before="240" w:line="240" w:lineRule="auto"/>
      <w:outlineLvl w:val="2"/>
    </w:pPr>
    <w:rPr>
      <w:rFonts w:cs="Arial"/>
      <w:b/>
      <w:bCs/>
    </w:rPr>
  </w:style>
  <w:style w:type="paragraph" w:styleId="Kop4">
    <w:name w:val="heading 4"/>
    <w:basedOn w:val="Standaard"/>
    <w:next w:val="Standaard"/>
    <w:link w:val="Kop4Char"/>
    <w:qFormat/>
    <w:rsid w:val="00D87F9B"/>
    <w:pPr>
      <w:keepNext/>
      <w:numPr>
        <w:ilvl w:val="3"/>
        <w:numId w:val="31"/>
      </w:numPr>
      <w:outlineLvl w:val="3"/>
    </w:pPr>
    <w:rPr>
      <w:b/>
      <w:bCs/>
      <w:szCs w:val="28"/>
    </w:rPr>
  </w:style>
  <w:style w:type="paragraph" w:styleId="Kop5">
    <w:name w:val="heading 5"/>
    <w:aliases w:val="Level 3 - i"/>
    <w:basedOn w:val="Standaard"/>
    <w:next w:val="Standaard"/>
    <w:link w:val="Kop5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00" w:line="240" w:lineRule="auto"/>
      <w:textAlignment w:val="baseline"/>
      <w:outlineLvl w:val="4"/>
    </w:pPr>
    <w:rPr>
      <w:rFonts w:ascii="Tahoma" w:hAnsi="Tahoma"/>
      <w:sz w:val="20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ahoma" w:hAnsi="Tahoma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D61624"/>
    <w:pPr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hAnsi="Arial"/>
      <w:sz w:val="20"/>
      <w:szCs w:val="20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9"/>
    <w:qFormat/>
    <w:rsid w:val="00D61624"/>
    <w:pPr>
      <w:keepNext/>
      <w:keepLines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ahoma" w:hAnsi="Tahoma"/>
      <w:bCs/>
      <w:sz w:val="32"/>
      <w:szCs w:val="20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9"/>
    <w:qFormat/>
    <w:rsid w:val="00D61624"/>
    <w:pPr>
      <w:keepLines/>
      <w:tabs>
        <w:tab w:val="left" w:pos="426"/>
      </w:tabs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ahoma" w:hAnsi="Tahoma"/>
      <w:b/>
      <w:sz w:val="24"/>
      <w:szCs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link w:val="Kop1"/>
    <w:locked/>
    <w:rsid w:val="0042053A"/>
    <w:rPr>
      <w:rFonts w:ascii="Verdana" w:hAnsi="Verdana"/>
      <w:b/>
      <w:bCs/>
      <w:color w:val="000000" w:themeColor="text1"/>
      <w:kern w:val="32"/>
      <w:sz w:val="24"/>
      <w:szCs w:val="32"/>
      <w:lang w:val="nl-BE"/>
    </w:rPr>
  </w:style>
  <w:style w:type="character" w:styleId="Kop2Char" w:customStyle="1">
    <w:name w:val="Kop 2 Char"/>
    <w:link w:val="Kop2"/>
    <w:locked/>
    <w:rsid w:val="00810F77"/>
    <w:rPr>
      <w:rFonts w:ascii="Verdana" w:hAnsi="Verdana"/>
      <w:b/>
      <w:snapToGrid w:val="0"/>
      <w:color w:val="000000" w:themeColor="text1"/>
      <w:sz w:val="18"/>
      <w:szCs w:val="16"/>
      <w:lang w:val="nl-BE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Heading3Char1" w:customStyle="1">
    <w:name w:val="Heading 3 Char1"/>
    <w:aliases w:val="Level 1 - 1 Char,Voorwoord Char,subparagraaf Char,Subparagraaf Char,h3 Char,Heading 3s Char,3 Char,Bold 12 Char,L3 Char,3scr Char,Episteem PvA Kop 3 Char,Heading 3 Char Char,H3 Char Char,H3 Char1,Third Level Topic Char,Org Heading 1 Char"/>
    <w:uiPriority w:val="9"/>
    <w:semiHidden/>
    <w:rsid w:val="00EC7CEC"/>
    <w:rPr>
      <w:rFonts w:ascii="Cambria" w:hAnsi="Cambria" w:eastAsia="Times New Roman" w:cs="Times New Roman"/>
      <w:b/>
      <w:bCs/>
      <w:sz w:val="26"/>
      <w:szCs w:val="26"/>
    </w:rPr>
  </w:style>
  <w:style w:type="character" w:styleId="Kop4Char" w:customStyle="1">
    <w:name w:val="Kop 4 Char"/>
    <w:link w:val="Kop4"/>
    <w:rsid w:val="00D87F9B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styleId="Kop5Char" w:customStyle="1">
    <w:name w:val="Kop 5 Char"/>
    <w:aliases w:val="Level 3 - i Char"/>
    <w:link w:val="Kop5"/>
    <w:uiPriority w:val="9"/>
    <w:semiHidden/>
    <w:rsid w:val="00EC7CEC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Kop6Char" w:customStyle="1">
    <w:name w:val="Kop 6 Char"/>
    <w:aliases w:val="Legal Level 1. Char"/>
    <w:link w:val="Kop6"/>
    <w:uiPriority w:val="9"/>
    <w:semiHidden/>
    <w:rsid w:val="00EC7CEC"/>
    <w:rPr>
      <w:rFonts w:ascii="Calibri" w:hAnsi="Calibri" w:eastAsia="Times New Roman" w:cs="Times New Roman"/>
      <w:b/>
      <w:bCs/>
    </w:rPr>
  </w:style>
  <w:style w:type="character" w:styleId="Kop7Char" w:customStyle="1">
    <w:name w:val="Kop 7 Char"/>
    <w:aliases w:val="Legal Level 1.1. Char"/>
    <w:link w:val="Kop7"/>
    <w:uiPriority w:val="9"/>
    <w:semiHidden/>
    <w:rsid w:val="00EC7CEC"/>
    <w:rPr>
      <w:rFonts w:ascii="Calibri" w:hAnsi="Calibri" w:eastAsia="Times New Roman" w:cs="Times New Roman"/>
      <w:sz w:val="24"/>
      <w:szCs w:val="24"/>
    </w:rPr>
  </w:style>
  <w:style w:type="character" w:styleId="Kop8Char" w:customStyle="1">
    <w:name w:val="Kop 8 Char"/>
    <w:aliases w:val="Legal Level 1.1.1. Char1,Legal Level 1.1.1. Char Char"/>
    <w:link w:val="Kop8"/>
    <w:uiPriority w:val="9"/>
    <w:semiHidden/>
    <w:rsid w:val="00EC7CEC"/>
    <w:rPr>
      <w:rFonts w:ascii="Calibri" w:hAnsi="Calibri" w:eastAsia="Times New Roman" w:cs="Times New Roman"/>
      <w:i/>
      <w:iCs/>
      <w:sz w:val="24"/>
      <w:szCs w:val="24"/>
    </w:rPr>
  </w:style>
  <w:style w:type="character" w:styleId="Kop9Char" w:customStyle="1">
    <w:name w:val="Kop 9 Char"/>
    <w:aliases w:val="Legal Level 1.1.1.1. Char"/>
    <w:link w:val="Kop9"/>
    <w:uiPriority w:val="9"/>
    <w:semiHidden/>
    <w:rsid w:val="00EC7CEC"/>
    <w:rPr>
      <w:rFonts w:ascii="Cambria" w:hAnsi="Cambria" w:eastAsia="Times New Roman" w:cs="Times New Roman"/>
    </w:rPr>
  </w:style>
  <w:style w:type="paragraph" w:styleId="Adresenvelop">
    <w:name w:val="envelope address"/>
    <w:basedOn w:val="Standaard"/>
    <w:uiPriority w:val="99"/>
    <w:semiHidden/>
    <w:rsid w:val="00D61624"/>
    <w:pPr>
      <w:framePr w:w="7921" w:h="1979" w:vSpace="142" w:hSpace="142" w:wrap="around" w:hAnchor="page" w:vAnchor="page" w:xAlign="center" w:y="5104" w:hRule="exact"/>
      <w:ind w:left="2880"/>
    </w:pPr>
    <w:rPr>
      <w:rFonts w:cs="Arial"/>
    </w:rPr>
  </w:style>
  <w:style w:type="paragraph" w:styleId="Bijschrift">
    <w:name w:val="caption"/>
    <w:basedOn w:val="Standaard"/>
    <w:next w:val="Standaard"/>
    <w:uiPriority w:val="99"/>
    <w:qFormat/>
    <w:rsid w:val="00D61624"/>
    <w:pPr>
      <w:spacing w:before="120" w:after="120"/>
    </w:pPr>
    <w:rPr>
      <w:bCs/>
      <w:i/>
      <w:szCs w:val="20"/>
    </w:rPr>
  </w:style>
  <w:style w:type="paragraph" w:styleId="Bijlage" w:customStyle="1">
    <w:name w:val="Bijlage"/>
    <w:basedOn w:val="Standaard"/>
    <w:next w:val="Standaard"/>
    <w:uiPriority w:val="99"/>
    <w:rsid w:val="00D61624"/>
    <w:pPr>
      <w:keepNext/>
      <w:pageBreakBefore/>
      <w:spacing w:after="600" w:line="240" w:lineRule="auto"/>
    </w:pPr>
    <w:rPr>
      <w:sz w:val="28"/>
    </w:rPr>
  </w:style>
  <w:style w:type="paragraph" w:styleId="Inhopg1">
    <w:name w:val="toc 1"/>
    <w:basedOn w:val="Standaard"/>
    <w:next w:val="Standaard"/>
    <w:autoRedefine/>
    <w:uiPriority w:val="39"/>
    <w:rsid w:val="008011A5"/>
    <w:pPr>
      <w:tabs>
        <w:tab w:val="left" w:pos="1134"/>
        <w:tab w:val="right" w:pos="9070"/>
      </w:tabs>
      <w:spacing w:before="300" w:after="60" w:line="240" w:lineRule="auto"/>
      <w:ind w:left="1134" w:hanging="1134"/>
    </w:pPr>
    <w:rPr>
      <w:caps/>
      <w:noProof/>
      <w:szCs w:val="28"/>
    </w:rPr>
  </w:style>
  <w:style w:type="paragraph" w:styleId="Inhopg2">
    <w:name w:val="toc 2"/>
    <w:basedOn w:val="Standaard"/>
    <w:next w:val="Standaard"/>
    <w:autoRedefine/>
    <w:uiPriority w:val="39"/>
    <w:rsid w:val="003F017E"/>
    <w:pPr>
      <w:tabs>
        <w:tab w:val="left" w:pos="1418"/>
        <w:tab w:val="right" w:leader="underscore" w:pos="9070"/>
      </w:tabs>
      <w:ind w:left="1134" w:hanging="113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6C77AC"/>
    <w:pPr>
      <w:tabs>
        <w:tab w:val="left" w:pos="1134"/>
        <w:tab w:val="right" w:leader="underscore" w:pos="9060"/>
      </w:tabs>
      <w:ind w:left="360"/>
    </w:pPr>
  </w:style>
  <w:style w:type="paragraph" w:styleId="Inhopg4">
    <w:name w:val="toc 4"/>
    <w:basedOn w:val="Standaard"/>
    <w:next w:val="Standaard"/>
    <w:autoRedefine/>
    <w:uiPriority w:val="99"/>
    <w:semiHidden/>
    <w:rsid w:val="00D61624"/>
    <w:pPr>
      <w:ind w:left="540"/>
    </w:pPr>
  </w:style>
  <w:style w:type="paragraph" w:styleId="Inhopg5">
    <w:name w:val="toc 5"/>
    <w:basedOn w:val="Standaard"/>
    <w:next w:val="Standaard"/>
    <w:autoRedefine/>
    <w:uiPriority w:val="99"/>
    <w:semiHidden/>
    <w:rsid w:val="00D61624"/>
    <w:pPr>
      <w:ind w:left="720"/>
    </w:pPr>
  </w:style>
  <w:style w:type="paragraph" w:styleId="Inhopg6">
    <w:name w:val="toc 6"/>
    <w:basedOn w:val="Standaard"/>
    <w:next w:val="Standaard"/>
    <w:autoRedefine/>
    <w:uiPriority w:val="99"/>
    <w:semiHidden/>
    <w:rsid w:val="00D61624"/>
    <w:pPr>
      <w:ind w:left="900"/>
    </w:pPr>
  </w:style>
  <w:style w:type="paragraph" w:styleId="Inhopg7">
    <w:name w:val="toc 7"/>
    <w:basedOn w:val="Standaard"/>
    <w:next w:val="Standaard"/>
    <w:autoRedefine/>
    <w:uiPriority w:val="99"/>
    <w:semiHidden/>
    <w:rsid w:val="00D61624"/>
    <w:pPr>
      <w:ind w:left="1080"/>
    </w:pPr>
  </w:style>
  <w:style w:type="paragraph" w:styleId="Inhopg8">
    <w:name w:val="toc 8"/>
    <w:basedOn w:val="Standaard"/>
    <w:next w:val="Standaard"/>
    <w:autoRedefine/>
    <w:uiPriority w:val="99"/>
    <w:semiHidden/>
    <w:rsid w:val="00D61624"/>
    <w:pPr>
      <w:ind w:left="1260"/>
    </w:pPr>
  </w:style>
  <w:style w:type="paragraph" w:styleId="Inhopg9">
    <w:name w:val="toc 9"/>
    <w:basedOn w:val="Standaard"/>
    <w:next w:val="Standaard"/>
    <w:autoRedefine/>
    <w:uiPriority w:val="99"/>
    <w:semiHidden/>
    <w:rsid w:val="00D61624"/>
    <w:pPr>
      <w:ind w:left="1440"/>
    </w:pPr>
  </w:style>
  <w:style w:type="character" w:styleId="Hyperlink">
    <w:name w:val="Hyperlink"/>
    <w:uiPriority w:val="99"/>
    <w:rsid w:val="00D61624"/>
    <w:rPr>
      <w:rFonts w:cs="Times New Roman"/>
      <w:color w:val="0000FF"/>
      <w:u w:val="single"/>
    </w:rPr>
  </w:style>
  <w:style w:type="paragraph" w:styleId="Inhoudsopgave" w:customStyle="1">
    <w:name w:val="Inhoudsopgave"/>
    <w:basedOn w:val="Standaard"/>
    <w:uiPriority w:val="99"/>
    <w:rsid w:val="00D61624"/>
    <w:pPr>
      <w:pBdr>
        <w:bottom w:val="single" w:color="auto" w:sz="4" w:space="1"/>
      </w:pBdr>
      <w:spacing w:after="600" w:line="240" w:lineRule="auto"/>
    </w:pPr>
    <w:rPr>
      <w:b/>
      <w:bCs/>
      <w:sz w:val="28"/>
    </w:rPr>
  </w:style>
  <w:style w:type="paragraph" w:styleId="Koptekst">
    <w:name w:val="header"/>
    <w:aliases w:val="tussenkop"/>
    <w:basedOn w:val="Standaard"/>
    <w:link w:val="KoptekstChar"/>
    <w:rsid w:val="00D61624"/>
    <w:pPr>
      <w:tabs>
        <w:tab w:val="center" w:pos="4320"/>
        <w:tab w:val="right" w:pos="8640"/>
      </w:tabs>
      <w:ind w:left="-57"/>
    </w:pPr>
    <w:rPr>
      <w:sz w:val="14"/>
    </w:rPr>
  </w:style>
  <w:style w:type="character" w:styleId="KoptekstChar" w:customStyle="1">
    <w:name w:val="Koptekst Char"/>
    <w:aliases w:val="tussenkop Char"/>
    <w:link w:val="Koptekst"/>
    <w:semiHidden/>
    <w:rsid w:val="00EC7CEC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rsid w:val="00D61624"/>
    <w:pPr>
      <w:pBdr>
        <w:top w:val="single" w:color="auto" w:sz="4" w:space="1"/>
      </w:pBdr>
      <w:tabs>
        <w:tab w:val="right" w:pos="8640"/>
      </w:tabs>
    </w:pPr>
    <w:rPr>
      <w:noProof/>
      <w:sz w:val="14"/>
    </w:rPr>
  </w:style>
  <w:style w:type="character" w:styleId="VoettekstChar" w:customStyle="1">
    <w:name w:val="Voettekst Char"/>
    <w:link w:val="Voettekst"/>
    <w:uiPriority w:val="99"/>
    <w:rsid w:val="00EC7CEC"/>
    <w:rPr>
      <w:rFonts w:ascii="Verdana" w:hAnsi="Verdana"/>
      <w:sz w:val="18"/>
      <w:szCs w:val="24"/>
    </w:rPr>
  </w:style>
  <w:style w:type="character" w:styleId="Paginanummer">
    <w:name w:val="page number"/>
    <w:uiPriority w:val="99"/>
    <w:semiHidden/>
    <w:rsid w:val="00D61624"/>
    <w:rPr>
      <w:rFonts w:cs="Times New Roman"/>
    </w:rPr>
  </w:style>
  <w:style w:type="character" w:styleId="GevolgdeHyperlink">
    <w:name w:val="FollowedHyperlink"/>
    <w:uiPriority w:val="99"/>
    <w:semiHidden/>
    <w:rsid w:val="00D61624"/>
    <w:rPr>
      <w:rFonts w:cs="Times New Roman"/>
      <w:color w:val="800080"/>
      <w:u w:val="single"/>
    </w:rPr>
  </w:style>
  <w:style w:type="paragraph" w:styleId="Ondertitel">
    <w:name w:val="Subtitle"/>
    <w:basedOn w:val="Standaard"/>
    <w:link w:val="OndertitelChar"/>
    <w:uiPriority w:val="99"/>
    <w:qFormat/>
    <w:rsid w:val="00D61624"/>
    <w:pPr>
      <w:shd w:val="solid" w:color="FFFFFF" w:fill="FFFFFF"/>
      <w:spacing w:after="60"/>
      <w:jc w:val="right"/>
      <w:outlineLvl w:val="1"/>
    </w:pPr>
    <w:rPr>
      <w:rFonts w:cs="Arial"/>
      <w:noProof/>
      <w:sz w:val="40"/>
    </w:rPr>
  </w:style>
  <w:style w:type="character" w:styleId="OndertitelChar" w:customStyle="1">
    <w:name w:val="Ondertitel Char"/>
    <w:link w:val="Ondertitel"/>
    <w:uiPriority w:val="11"/>
    <w:rsid w:val="00EC7CEC"/>
    <w:rPr>
      <w:rFonts w:ascii="Cambria" w:hAnsi="Cambria" w:eastAsia="Times New Roman" w:cs="Times New Roman"/>
      <w:sz w:val="24"/>
      <w:szCs w:val="24"/>
    </w:rPr>
  </w:style>
  <w:style w:type="paragraph" w:styleId="Titel">
    <w:name w:val="Title"/>
    <w:basedOn w:val="Standaard"/>
    <w:link w:val="TitelChar"/>
    <w:uiPriority w:val="99"/>
    <w:qFormat/>
    <w:rsid w:val="00D61624"/>
    <w:pPr>
      <w:shd w:val="solid" w:color="FFFFFF" w:fill="FFFFFF"/>
      <w:spacing w:after="60"/>
      <w:jc w:val="right"/>
      <w:outlineLvl w:val="0"/>
    </w:pPr>
    <w:rPr>
      <w:rFonts w:cs="Arial"/>
      <w:b/>
      <w:bCs/>
      <w:kern w:val="28"/>
      <w:sz w:val="40"/>
      <w:szCs w:val="32"/>
    </w:rPr>
  </w:style>
  <w:style w:type="character" w:styleId="TitelChar" w:customStyle="1">
    <w:name w:val="Titel Char"/>
    <w:link w:val="Titel"/>
    <w:uiPriority w:val="10"/>
    <w:rsid w:val="00EC7CEC"/>
    <w:rPr>
      <w:rFonts w:ascii="Cambria" w:hAnsi="Cambria" w:eastAsia="Times New Roman" w:cs="Times New Roman"/>
      <w:b/>
      <w:bCs/>
      <w:kern w:val="28"/>
      <w:sz w:val="32"/>
      <w:szCs w:val="32"/>
    </w:rPr>
  </w:style>
  <w:style w:type="paragraph" w:styleId="Referentie" w:customStyle="1">
    <w:name w:val="Referentie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Referentie2" w:customStyle="1">
    <w:name w:val="Referentie 2"/>
    <w:basedOn w:val="Standaard"/>
    <w:uiPriority w:val="99"/>
    <w:rsid w:val="00D61624"/>
    <w:pPr>
      <w:framePr w:hSpace="142" w:wrap="notBeside" w:hAnchor="text" w:xAlign="right" w:yAlign="bottom" w:anchorLock="1"/>
      <w:spacing w:before="60" w:after="60"/>
    </w:pPr>
  </w:style>
  <w:style w:type="paragraph" w:styleId="Plattetekstinspringen">
    <w:name w:val="Body Text Indent"/>
    <w:basedOn w:val="Standaard"/>
    <w:link w:val="PlattetekstinspringenChar"/>
    <w:uiPriority w:val="99"/>
    <w:semiHidden/>
    <w:rsid w:val="00D61624"/>
  </w:style>
  <w:style w:type="character" w:styleId="PlattetekstinspringenChar" w:customStyle="1">
    <w:name w:val="Platte tekst inspringen Char"/>
    <w:link w:val="Plattetekstinspringen"/>
    <w:uiPriority w:val="99"/>
    <w:semiHidden/>
    <w:rsid w:val="00EC7CEC"/>
    <w:rPr>
      <w:rFonts w:ascii="Verdana" w:hAnsi="Verdana"/>
      <w:sz w:val="18"/>
      <w:szCs w:val="24"/>
    </w:rPr>
  </w:style>
  <w:style w:type="paragraph" w:styleId="Nummering" w:customStyle="1">
    <w:name w:val="Nummering"/>
    <w:basedOn w:val="Standaard"/>
    <w:uiPriority w:val="99"/>
    <w:rsid w:val="00D61624"/>
    <w:pPr>
      <w:numPr>
        <w:numId w:val="3"/>
      </w:numPr>
    </w:pPr>
  </w:style>
  <w:style w:type="paragraph" w:styleId="Lijstnummering">
    <w:name w:val="List Number"/>
    <w:basedOn w:val="Standaard"/>
    <w:uiPriority w:val="99"/>
    <w:semiHidden/>
    <w:rsid w:val="00D61624"/>
    <w:pPr>
      <w:numPr>
        <w:numId w:val="1"/>
      </w:numPr>
    </w:pPr>
  </w:style>
  <w:style w:type="paragraph" w:styleId="Opsomming" w:customStyle="1">
    <w:name w:val="Opsomming"/>
    <w:basedOn w:val="Nummering"/>
    <w:uiPriority w:val="99"/>
    <w:rsid w:val="00D61624"/>
    <w:pPr>
      <w:numPr>
        <w:numId w:val="2"/>
      </w:numPr>
    </w:pPr>
  </w:style>
  <w:style w:type="paragraph" w:styleId="Inleiding" w:customStyle="1">
    <w:name w:val="Inleiding"/>
    <w:basedOn w:val="Standaard"/>
    <w:next w:val="Standaard"/>
    <w:uiPriority w:val="99"/>
    <w:rsid w:val="00D61624"/>
    <w:rPr>
      <w:b/>
      <w:bCs/>
    </w:rPr>
  </w:style>
  <w:style w:type="paragraph" w:styleId="Voetnoottekst">
    <w:name w:val="footnote text"/>
    <w:basedOn w:val="Standaard"/>
    <w:link w:val="VoetnoottekstChar"/>
    <w:uiPriority w:val="99"/>
    <w:semiHidden/>
    <w:rsid w:val="00D61624"/>
    <w:rPr>
      <w:i/>
      <w:iCs/>
      <w:szCs w:val="20"/>
    </w:rPr>
  </w:style>
  <w:style w:type="character" w:styleId="VoetnoottekstChar" w:customStyle="1">
    <w:name w:val="Voetnoottekst Char"/>
    <w:link w:val="Voet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Voetnootmarkering">
    <w:name w:val="footnote reference"/>
    <w:uiPriority w:val="99"/>
    <w:semiHidden/>
    <w:rsid w:val="00D61624"/>
    <w:rPr>
      <w:rFonts w:cs="Times New Roman"/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D61624"/>
    <w:rPr>
      <w:i/>
      <w:iCs/>
      <w:szCs w:val="20"/>
    </w:rPr>
  </w:style>
  <w:style w:type="character" w:styleId="EindnoottekstChar" w:customStyle="1">
    <w:name w:val="Eindnoottekst Char"/>
    <w:link w:val="Eindnoottekst"/>
    <w:uiPriority w:val="99"/>
    <w:semiHidden/>
    <w:rsid w:val="00EC7CEC"/>
    <w:rPr>
      <w:rFonts w:ascii="Verdana" w:hAnsi="Verdana"/>
      <w:sz w:val="20"/>
      <w:szCs w:val="20"/>
    </w:rPr>
  </w:style>
  <w:style w:type="character" w:styleId="Eindnootmarkering">
    <w:name w:val="endnote reference"/>
    <w:uiPriority w:val="99"/>
    <w:semiHidden/>
    <w:rsid w:val="00D61624"/>
    <w:rPr>
      <w:rFonts w:cs="Times New Roman"/>
      <w:vertAlign w:val="superscript"/>
    </w:rPr>
  </w:style>
  <w:style w:type="character" w:styleId="Verwijzingopmerking">
    <w:name w:val="annotation reference"/>
    <w:uiPriority w:val="99"/>
    <w:rsid w:val="00D61624"/>
    <w:rPr>
      <w:rFonts w:cs="Times New Roman"/>
      <w:sz w:val="16"/>
    </w:rPr>
  </w:style>
  <w:style w:type="paragraph" w:styleId="Blanco" w:customStyle="1">
    <w:name w:val="Blanco"/>
    <w:basedOn w:val="Nummering"/>
    <w:uiPriority w:val="99"/>
    <w:rsid w:val="00D61624"/>
    <w:rPr>
      <w:color w:val="FFFFFF"/>
    </w:rPr>
  </w:style>
  <w:style w:type="paragraph" w:styleId="Tekstopmerking">
    <w:name w:val="annotation text"/>
    <w:basedOn w:val="Standaard"/>
    <w:link w:val="TekstopmerkingChar"/>
    <w:uiPriority w:val="99"/>
    <w:rsid w:val="00D61624"/>
    <w:rPr>
      <w:sz w:val="20"/>
      <w:szCs w:val="20"/>
    </w:rPr>
  </w:style>
  <w:style w:type="character" w:styleId="TekstopmerkingChar" w:customStyle="1">
    <w:name w:val="Tekst opmerking Char"/>
    <w:link w:val="Tekstopmerking"/>
    <w:uiPriority w:val="99"/>
    <w:locked/>
    <w:rsid w:val="006638C9"/>
    <w:rPr>
      <w:rFonts w:ascii="Verdana" w:hAnsi="Verdana"/>
    </w:rPr>
  </w:style>
  <w:style w:type="paragraph" w:styleId="Tekstzonderopmaak">
    <w:name w:val="Plain Text"/>
    <w:basedOn w:val="Standaard"/>
    <w:link w:val="TekstzonderopmaakChar"/>
    <w:rsid w:val="00D61624"/>
    <w:pPr>
      <w:spacing w:line="240" w:lineRule="auto"/>
    </w:pPr>
    <w:rPr>
      <w:rFonts w:ascii="Courier New" w:hAnsi="Courier New" w:cs="Courier New"/>
      <w:i/>
      <w:iCs/>
      <w:color w:val="0000FF"/>
      <w:sz w:val="20"/>
      <w:szCs w:val="20"/>
    </w:rPr>
  </w:style>
  <w:style w:type="character" w:styleId="TekstzonderopmaakChar" w:customStyle="1">
    <w:name w:val="Tekst zonder opmaak Char"/>
    <w:link w:val="Tekstzonderopmaak"/>
    <w:uiPriority w:val="99"/>
    <w:semiHidden/>
    <w:rsid w:val="00EC7CEC"/>
    <w:rPr>
      <w:rFonts w:ascii="Courier New" w:hAnsi="Courier New" w:cs="Courier New"/>
      <w:sz w:val="20"/>
      <w:szCs w:val="20"/>
    </w:rPr>
  </w:style>
  <w:style w:type="paragraph" w:styleId="CcList" w:customStyle="1">
    <w:name w:val="Cc Lis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iCs/>
      <w:color w:val="0000FF"/>
      <w:sz w:val="20"/>
      <w:szCs w:val="20"/>
    </w:rPr>
  </w:style>
  <w:style w:type="paragraph" w:styleId="Plattetekst">
    <w:name w:val="Body Text"/>
    <w:basedOn w:val="Standaard"/>
    <w:link w:val="PlattetekstChar"/>
    <w:uiPriority w:val="1"/>
    <w:semiHidden/>
    <w:qFormat/>
    <w:rsid w:val="00D61624"/>
    <w:pPr>
      <w:spacing w:line="240" w:lineRule="auto"/>
    </w:pPr>
    <w:rPr>
      <w:i/>
      <w:iCs/>
      <w:color w:val="3366FF"/>
      <w:sz w:val="20"/>
      <w:szCs w:val="20"/>
    </w:rPr>
  </w:style>
  <w:style w:type="character" w:styleId="PlattetekstChar" w:customStyle="1">
    <w:name w:val="Platte tekst Char"/>
    <w:link w:val="Plattetekst"/>
    <w:uiPriority w:val="1"/>
    <w:semiHidden/>
    <w:rsid w:val="00EC7CEC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D61624"/>
    <w:pPr>
      <w:spacing w:line="240" w:lineRule="auto"/>
      <w:ind w:left="851"/>
    </w:pPr>
    <w:rPr>
      <w:rFonts w:ascii="Times New Roman" w:hAnsi="Times New Roman"/>
      <w:i/>
      <w:iCs/>
      <w:color w:val="0000FF"/>
      <w:sz w:val="20"/>
      <w:szCs w:val="20"/>
    </w:rPr>
  </w:style>
  <w:style w:type="character" w:styleId="Plattetekstinspringen2Char" w:customStyle="1">
    <w:name w:val="Platte tekst inspringen 2 Char"/>
    <w:link w:val="Plattetekstinspringen2"/>
    <w:uiPriority w:val="99"/>
    <w:semiHidden/>
    <w:rsid w:val="00EC7CEC"/>
    <w:rPr>
      <w:rFonts w:ascii="Verdana" w:hAnsi="Verdana"/>
      <w:sz w:val="18"/>
      <w:szCs w:val="24"/>
    </w:rPr>
  </w:style>
  <w:style w:type="paragraph" w:styleId="BlueComment" w:customStyle="1">
    <w:name w:val="Blue Comment"/>
    <w:basedOn w:val="Standaard"/>
    <w:uiPriority w:val="99"/>
    <w:rsid w:val="00D61624"/>
    <w:pPr>
      <w:spacing w:line="240" w:lineRule="auto"/>
    </w:pPr>
    <w:rPr>
      <w:rFonts w:ascii="Times New Roman" w:hAnsi="Times New Roman"/>
      <w:i/>
      <w:color w:val="0000FF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pPr>
      <w:spacing w:line="240" w:lineRule="auto"/>
    </w:pPr>
    <w:rPr>
      <w:rFonts w:ascii="Tahoma" w:hAnsi="Tahoma"/>
    </w:rPr>
  </w:style>
  <w:style w:type="character" w:styleId="BallontekstChar" w:customStyle="1">
    <w:name w:val="Ballontekst Char"/>
    <w:link w:val="Ballontekst"/>
    <w:uiPriority w:val="99"/>
    <w:semiHidden/>
    <w:locked/>
    <w:rPr>
      <w:rFonts w:ascii="Tahoma" w:hAnsi="Tahoma"/>
      <w:sz w:val="16"/>
    </w:rPr>
  </w:style>
  <w:style w:type="table" w:styleId="Tabelraster">
    <w:name w:val="Table Grid"/>
    <w:basedOn w:val="Standaardtabe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List-Accent11" w:customStyle="1">
    <w:name w:val="Light List - Accent 11"/>
    <w:uiPriority w:val="99"/>
    <w:tblPr>
      <w:tblStyleRowBandSize w:val="1"/>
      <w:tblStyleColBandSize w:val="1"/>
      <w:tblInd w:w="0" w:type="dxa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waar">
    <w:name w:val="Strong"/>
    <w:uiPriority w:val="99"/>
    <w:qFormat/>
    <w:rPr>
      <w:rFonts w:cs="Times New Roman"/>
      <w:b/>
    </w:rPr>
  </w:style>
  <w:style w:type="paragraph" w:styleId="Kopjevet" w:customStyle="1">
    <w:name w:val="Kopje (vet)"/>
    <w:basedOn w:val="Standaard"/>
    <w:next w:val="Standaard"/>
    <w:link w:val="KopjevetChar"/>
    <w:uiPriority w:val="99"/>
    <w:pPr>
      <w:keepNext/>
      <w:spacing w:before="300" w:after="120" w:line="240" w:lineRule="atLeast"/>
      <w:outlineLvl w:val="2"/>
    </w:pPr>
    <w:rPr>
      <w:b/>
      <w:sz w:val="20"/>
    </w:rPr>
  </w:style>
  <w:style w:type="character" w:styleId="KopjevetChar" w:customStyle="1">
    <w:name w:val="Kopje (vet) Char"/>
    <w:link w:val="Kopjevet"/>
    <w:uiPriority w:val="99"/>
    <w:locked/>
    <w:rPr>
      <w:rFonts w:ascii="Verdana" w:hAnsi="Verdana"/>
      <w:b/>
      <w:sz w:val="24"/>
      <w:lang w:val="nl-NL" w:eastAsia="nl-NL"/>
    </w:rPr>
  </w:style>
  <w:style w:type="paragraph" w:styleId="Paragraaf" w:customStyle="1">
    <w:name w:val="Paragraaf"/>
    <w:basedOn w:val="Standaard"/>
    <w:next w:val="Standaard"/>
    <w:uiPriority w:val="99"/>
    <w:pPr>
      <w:keepNext/>
      <w:spacing w:before="300" w:after="120" w:line="240" w:lineRule="atLeast"/>
      <w:outlineLvl w:val="1"/>
    </w:pPr>
    <w:rPr>
      <w:b/>
      <w:sz w:val="26"/>
    </w:rPr>
  </w:style>
  <w:style w:type="paragraph" w:styleId="Hoofdstuk" w:customStyle="1">
    <w:name w:val="Hoofdstuk"/>
    <w:basedOn w:val="Standaard"/>
    <w:next w:val="Standaard"/>
    <w:uiPriority w:val="99"/>
    <w:pPr>
      <w:keepNext/>
      <w:pageBreakBefore/>
      <w:spacing w:before="360" w:after="260" w:line="240" w:lineRule="atLeast"/>
      <w:outlineLvl w:val="0"/>
    </w:pPr>
    <w:rPr>
      <w:rFonts w:ascii="Trebuchet MS" w:hAnsi="Trebuchet MS"/>
      <w:b/>
      <w:sz w:val="36"/>
    </w:rPr>
  </w:style>
  <w:style w:type="character" w:styleId="Nadruk">
    <w:name w:val="Emphasis"/>
    <w:uiPriority w:val="99"/>
    <w:qFormat/>
    <w:rPr>
      <w:rFonts w:cs="Times New Roman"/>
      <w:i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Pr>
      <w:b/>
      <w:bCs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EC7CEC"/>
    <w:rPr>
      <w:rFonts w:ascii="Verdana" w:hAnsi="Verdana"/>
      <w:b/>
      <w:bCs/>
      <w:sz w:val="20"/>
      <w:szCs w:val="20"/>
    </w:rPr>
  </w:style>
  <w:style w:type="paragraph" w:styleId="Normaalweb">
    <w:name w:val="Normal (Web)"/>
    <w:basedOn w:val="Standaard"/>
    <w:uiPriority w:val="99"/>
    <w:semiHidden/>
    <w:rsid w:val="00A36AC8"/>
    <w:rPr>
      <w:rFonts w:ascii="Times New Roman" w:hAnsi="Times New Roman"/>
      <w:sz w:val="24"/>
    </w:rPr>
  </w:style>
  <w:style w:type="paragraph" w:styleId="Revisie">
    <w:name w:val="Revision"/>
    <w:hidden/>
    <w:uiPriority w:val="99"/>
    <w:semiHidden/>
    <w:rsid w:val="006E256A"/>
    <w:rPr>
      <w:rFonts w:ascii="Verdana" w:hAnsi="Verdana"/>
      <w:sz w:val="18"/>
      <w:szCs w:val="24"/>
    </w:rPr>
  </w:style>
  <w:style w:type="paragraph" w:styleId="Lijstopsomteken">
    <w:name w:val="List Bullet"/>
    <w:basedOn w:val="Standaard"/>
    <w:uiPriority w:val="99"/>
    <w:rsid w:val="00252A72"/>
  </w:style>
  <w:style w:type="paragraph" w:styleId="Appendix" w:customStyle="1">
    <w:name w:val="Appendix"/>
    <w:basedOn w:val="Kop1"/>
    <w:next w:val="Standaard"/>
    <w:uiPriority w:val="99"/>
    <w:rsid w:val="00873E12"/>
    <w:pPr>
      <w:keepLines/>
      <w:numPr>
        <w:numId w:val="4"/>
      </w:numPr>
      <w:pBdr>
        <w:bottom w:val="none" w:color="auto" w:sz="0" w:space="0"/>
      </w:pBdr>
      <w:tabs>
        <w:tab w:val="num" w:pos="1276"/>
      </w:tabs>
      <w:spacing w:before="130" w:after="280" w:line="280" w:lineRule="atLeast"/>
      <w:ind w:left="0"/>
      <w:outlineLvl w:val="9"/>
    </w:pPr>
    <w:rPr>
      <w:rFonts w:ascii="Times New Roman" w:hAnsi="Times New Roman"/>
      <w:bCs w:val="0"/>
      <w:kern w:val="0"/>
      <w:szCs w:val="20"/>
      <w:lang w:eastAsia="en-US"/>
    </w:rPr>
  </w:style>
  <w:style w:type="paragraph" w:styleId="Standaardtekst" w:customStyle="1">
    <w:name w:val="Standaardtekst"/>
    <w:basedOn w:val="Standaard"/>
    <w:link w:val="StandaardtekstChar"/>
    <w:rsid w:val="00873E12"/>
    <w:pPr>
      <w:spacing w:line="240" w:lineRule="auto"/>
    </w:pPr>
    <w:rPr>
      <w:rFonts w:ascii="Times New Roman" w:hAnsi="Times New Roman"/>
      <w:sz w:val="24"/>
      <w:szCs w:val="20"/>
    </w:rPr>
  </w:style>
  <w:style w:type="character" w:styleId="StandaardtekstChar" w:customStyle="1">
    <w:name w:val="Standaardtekst Char"/>
    <w:link w:val="Standaardtekst"/>
    <w:locked/>
    <w:rsid w:val="00873E12"/>
    <w:rPr>
      <w:rFonts w:eastAsia="MS Mincho"/>
      <w:sz w:val="24"/>
      <w:lang w:val="nl-NL" w:eastAsia="nl-NL"/>
    </w:rPr>
  </w:style>
  <w:style w:type="character" w:styleId="underline1" w:customStyle="1">
    <w:name w:val="underline1"/>
    <w:uiPriority w:val="99"/>
    <w:rsid w:val="00873E12"/>
    <w:rPr>
      <w:u w:val="single"/>
    </w:rPr>
  </w:style>
  <w:style w:type="paragraph" w:styleId="standaardAD" w:customStyle="1">
    <w:name w:val="standaard AD"/>
    <w:basedOn w:val="Standaard"/>
    <w:link w:val="standaardADChar"/>
    <w:autoRedefine/>
    <w:uiPriority w:val="99"/>
    <w:rsid w:val="00080E3B"/>
    <w:pPr>
      <w:widowControl w:val="0"/>
      <w:tabs>
        <w:tab w:val="left" w:pos="6527"/>
        <w:tab w:val="left" w:pos="7482"/>
      </w:tabs>
      <w:adjustRightInd w:val="0"/>
      <w:spacing w:line="240" w:lineRule="auto"/>
      <w:ind w:left="21" w:right="-108" w:hanging="21"/>
      <w:textAlignment w:val="baseline"/>
    </w:pPr>
    <w:rPr>
      <w:szCs w:val="18"/>
    </w:rPr>
  </w:style>
  <w:style w:type="character" w:styleId="standaardADChar" w:customStyle="1">
    <w:name w:val="standaard AD Char"/>
    <w:link w:val="standaardAD"/>
    <w:uiPriority w:val="99"/>
    <w:locked/>
    <w:rsid w:val="00080E3B"/>
    <w:rPr>
      <w:rFonts w:ascii="Verdana" w:hAnsi="Verdana"/>
      <w:sz w:val="18"/>
    </w:rPr>
  </w:style>
  <w:style w:type="paragraph" w:styleId="BijlageKop1" w:customStyle="1">
    <w:name w:val="Bijlage Kop 1"/>
    <w:basedOn w:val="Kop1"/>
    <w:next w:val="Standaard"/>
    <w:link w:val="BijlageKop1Char"/>
    <w:uiPriority w:val="99"/>
    <w:rsid w:val="00AF3929"/>
    <w:pPr>
      <w:pBdr>
        <w:bottom w:val="none" w:color="auto" w:sz="0" w:space="0"/>
      </w:pBdr>
      <w:tabs>
        <w:tab w:val="left" w:pos="680"/>
      </w:tabs>
      <w:spacing w:before="240" w:after="60" w:line="240" w:lineRule="exact"/>
    </w:pPr>
    <w:rPr>
      <w:rFonts w:ascii="TheMixBold-Plain" w:hAnsi="TheMixBold-Plain"/>
      <w:bCs w:val="0"/>
      <w:caps/>
      <w:szCs w:val="28"/>
    </w:rPr>
  </w:style>
  <w:style w:type="character" w:styleId="BijlageKop1Char" w:customStyle="1">
    <w:name w:val="Bijlage Kop 1 Char"/>
    <w:link w:val="BijlageKop1"/>
    <w:uiPriority w:val="99"/>
    <w:locked/>
    <w:rsid w:val="00AF3929"/>
    <w:rPr>
      <w:rFonts w:ascii="TheMixBold-Plain" w:hAnsi="TheMixBold-Plain"/>
      <w:b/>
      <w:caps/>
      <w:color w:val="000000" w:themeColor="text1"/>
      <w:kern w:val="32"/>
      <w:sz w:val="24"/>
      <w:szCs w:val="28"/>
      <w:lang w:val="nl-BE"/>
    </w:rPr>
  </w:style>
  <w:style w:type="paragraph" w:styleId="Standaardtekstparagraafl" w:customStyle="1">
    <w:name w:val="Standaard tekst paragraafl"/>
    <w:basedOn w:val="Standaard"/>
    <w:link w:val="StandaardtekstparagraaflChar"/>
    <w:autoRedefine/>
    <w:uiPriority w:val="99"/>
    <w:rsid w:val="00C706EF"/>
    <w:pPr>
      <w:widowControl w:val="0"/>
      <w:adjustRightInd w:val="0"/>
      <w:spacing w:line="240" w:lineRule="auto"/>
      <w:textAlignment w:val="baseline"/>
    </w:pPr>
    <w:rPr>
      <w:szCs w:val="18"/>
    </w:rPr>
  </w:style>
  <w:style w:type="character" w:styleId="StandaardtekstparagraaflChar" w:customStyle="1">
    <w:name w:val="Standaard tekst paragraafl Char"/>
    <w:link w:val="Standaardtekstparagraafl"/>
    <w:uiPriority w:val="99"/>
    <w:locked/>
    <w:rsid w:val="00C706EF"/>
    <w:rPr>
      <w:rFonts w:ascii="Verdana" w:hAnsi="Verdana"/>
      <w:sz w:val="18"/>
      <w:lang w:val="nl-NL" w:eastAsia="nl-NL"/>
    </w:rPr>
  </w:style>
  <w:style w:type="paragraph" w:styleId="bijlageformulier" w:customStyle="1">
    <w:name w:val="bijlage formulier"/>
    <w:basedOn w:val="Standaard"/>
    <w:autoRedefine/>
    <w:rsid w:val="009255F9"/>
    <w:pPr>
      <w:widowControl w:val="0"/>
      <w:adjustRightInd w:val="0"/>
      <w:spacing w:line="240" w:lineRule="auto"/>
      <w:textAlignment w:val="baseline"/>
    </w:pPr>
    <w:rPr>
      <w:b/>
      <w:sz w:val="20"/>
      <w:szCs w:val="20"/>
    </w:rPr>
  </w:style>
  <w:style w:type="paragraph" w:styleId="Algvoorw" w:customStyle="1">
    <w:name w:val="Algvoorw"/>
    <w:basedOn w:val="Kop1"/>
    <w:uiPriority w:val="99"/>
    <w:rsid w:val="00D1557B"/>
    <w:pPr>
      <w:pageBreakBefore w:val="0"/>
      <w:numPr>
        <w:numId w:val="0"/>
      </w:numPr>
      <w:pBdr>
        <w:bottom w:val="none" w:color="auto" w:sz="0" w:space="0"/>
      </w:pBdr>
      <w:tabs>
        <w:tab w:val="left" w:pos="1800"/>
      </w:tabs>
      <w:spacing w:before="240" w:after="60"/>
      <w:outlineLvl w:val="9"/>
    </w:pPr>
    <w:rPr>
      <w:kern w:val="28"/>
      <w:sz w:val="20"/>
      <w:szCs w:val="20"/>
    </w:rPr>
  </w:style>
  <w:style w:type="character" w:styleId="OpmaakprofielUnivers10pt" w:customStyle="1">
    <w:name w:val="Opmaakprofiel Univers 10 pt"/>
    <w:rsid w:val="00AC44D3"/>
    <w:rPr>
      <w:rFonts w:ascii="Univers" w:hAnsi="Univers"/>
      <w:sz w:val="20"/>
    </w:rPr>
  </w:style>
  <w:style w:type="paragraph" w:styleId="OpmaakprofielKop3Eersteregel127cm" w:customStyle="1">
    <w:name w:val="Opmaakprofiel Kop 3 + Eerste regel:  1.27 cm"/>
    <w:basedOn w:val="Kop3"/>
    <w:autoRedefine/>
    <w:uiPriority w:val="99"/>
    <w:rsid w:val="00BD38D5"/>
    <w:pPr>
      <w:numPr>
        <w:numId w:val="5"/>
      </w:numPr>
      <w:tabs>
        <w:tab w:val="clear" w:pos="851"/>
        <w:tab w:val="num" w:pos="2160"/>
      </w:tabs>
    </w:pPr>
    <w:rPr>
      <w:rFonts w:ascii="Arial" w:hAnsi="Arial" w:cs="Times New Roman"/>
      <w:iCs/>
      <w:sz w:val="24"/>
      <w:szCs w:val="20"/>
    </w:rPr>
  </w:style>
  <w:style w:type="paragraph" w:styleId="Lijstopsomteken2">
    <w:name w:val="List Bullet 2"/>
    <w:basedOn w:val="Standaard"/>
    <w:uiPriority w:val="99"/>
    <w:rsid w:val="001B12D0"/>
    <w:pPr>
      <w:numPr>
        <w:numId w:val="6"/>
      </w:numPr>
    </w:pPr>
  </w:style>
  <w:style w:type="paragraph" w:styleId="Plattetekst2">
    <w:name w:val="Body Text 2"/>
    <w:basedOn w:val="Standaard"/>
    <w:link w:val="Plattetekst2Char"/>
    <w:uiPriority w:val="99"/>
    <w:rsid w:val="00A04ABC"/>
    <w:pPr>
      <w:spacing w:after="120" w:line="480" w:lineRule="auto"/>
    </w:pPr>
    <w:rPr>
      <w:rFonts w:cs="Verdana"/>
      <w:sz w:val="17"/>
      <w:szCs w:val="17"/>
    </w:rPr>
  </w:style>
  <w:style w:type="character" w:styleId="Plattetekst2Char" w:customStyle="1">
    <w:name w:val="Platte tekst 2 Char"/>
    <w:link w:val="Plattetekst2"/>
    <w:uiPriority w:val="99"/>
    <w:semiHidden/>
    <w:rsid w:val="00EC7CEC"/>
    <w:rPr>
      <w:rFonts w:ascii="Verdana" w:hAnsi="Verdana"/>
      <w:sz w:val="18"/>
      <w:szCs w:val="24"/>
    </w:rPr>
  </w:style>
  <w:style w:type="paragraph" w:styleId="Index1">
    <w:name w:val="index 1"/>
    <w:basedOn w:val="Standaard"/>
    <w:next w:val="Standaard"/>
    <w:autoRedefine/>
    <w:uiPriority w:val="99"/>
    <w:semiHidden/>
    <w:rsid w:val="00A04ABC"/>
    <w:pPr>
      <w:spacing w:line="240" w:lineRule="auto"/>
      <w:ind w:left="200" w:hanging="200"/>
    </w:pPr>
    <w:rPr>
      <w:rFonts w:ascii="Times New Roman" w:hAnsi="Times New Roman"/>
      <w:sz w:val="20"/>
      <w:szCs w:val="20"/>
    </w:rPr>
  </w:style>
  <w:style w:type="character" w:styleId="CharChar1" w:customStyle="1">
    <w:name w:val="Char Char1"/>
    <w:uiPriority w:val="99"/>
    <w:rsid w:val="005B06EF"/>
    <w:rPr>
      <w:rFonts w:ascii="Arial" w:hAnsi="Arial"/>
      <w:b/>
      <w:color w:val="000000"/>
      <w:lang w:val="nl-NL" w:eastAsia="nl-NL"/>
    </w:rPr>
  </w:style>
  <w:style w:type="paragraph" w:styleId="bronvermelding" w:customStyle="1">
    <w:name w:val="bronvermelding"/>
    <w:basedOn w:val="Standaard"/>
    <w:rsid w:val="005B06EF"/>
    <w:pPr>
      <w:widowControl w:val="0"/>
      <w:tabs>
        <w:tab w:val="right" w:pos="9360"/>
      </w:tabs>
      <w:suppressAutoHyphens/>
      <w:spacing w:line="240" w:lineRule="auto"/>
    </w:pPr>
    <w:rPr>
      <w:rFonts w:ascii="CG Times" w:hAnsi="CG Times"/>
      <w:sz w:val="20"/>
      <w:szCs w:val="20"/>
      <w:lang w:val="en-US"/>
    </w:rPr>
  </w:style>
  <w:style w:type="paragraph" w:styleId="Bloktekst1" w:customStyle="1">
    <w:name w:val="Bloktekst1"/>
    <w:basedOn w:val="Standaard"/>
    <w:uiPriority w:val="99"/>
    <w:rsid w:val="00B9159C"/>
    <w:pPr>
      <w:tabs>
        <w:tab w:val="left" w:pos="-1440"/>
        <w:tab w:val="left" w:pos="-720"/>
        <w:tab w:val="left" w:pos="0"/>
        <w:tab w:val="left" w:pos="720"/>
        <w:tab w:val="left" w:pos="1440"/>
        <w:tab w:val="left" w:pos="1782"/>
        <w:tab w:val="left" w:pos="2160"/>
      </w:tabs>
      <w:overflowPunct w:val="0"/>
      <w:autoSpaceDE w:val="0"/>
      <w:autoSpaceDN w:val="0"/>
      <w:adjustRightInd w:val="0"/>
      <w:spacing w:line="240" w:lineRule="auto"/>
      <w:ind w:left="2160" w:right="-142" w:hanging="2160"/>
      <w:textAlignment w:val="baseline"/>
    </w:pPr>
    <w:rPr>
      <w:rFonts w:ascii="Arial" w:hAnsi="Arial"/>
      <w:sz w:val="20"/>
      <w:szCs w:val="20"/>
    </w:rPr>
  </w:style>
  <w:style w:type="paragraph" w:styleId="Default" w:customStyle="1">
    <w:name w:val="Default"/>
    <w:rsid w:val="00176E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Formattitelvoorblad" w:customStyle="1">
    <w:name w:val="Format_titel_voorblad"/>
    <w:basedOn w:val="Default"/>
    <w:next w:val="Default"/>
    <w:uiPriority w:val="99"/>
    <w:rsid w:val="00176E46"/>
    <w:rPr>
      <w:rFonts w:cs="Times New Roman"/>
      <w:color w:val="auto"/>
    </w:rPr>
  </w:style>
  <w:style w:type="paragraph" w:styleId="Geenafstand">
    <w:name w:val="No Spacing"/>
    <w:uiPriority w:val="99"/>
    <w:qFormat/>
    <w:rsid w:val="00A14BEC"/>
    <w:rPr>
      <w:rFonts w:ascii="Calibri" w:hAnsi="Calibri"/>
      <w:sz w:val="22"/>
      <w:szCs w:val="22"/>
      <w:lang w:eastAsia="en-US"/>
    </w:rPr>
  </w:style>
  <w:style w:type="table" w:styleId="TableGrid1" w:customStyle="1">
    <w:name w:val="TableGrid1"/>
    <w:uiPriority w:val="99"/>
    <w:rsid w:val="005E36A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 w:customStyle="1">
    <w:name w:val="Table Grid0"/>
    <w:uiPriority w:val="99"/>
    <w:rsid w:val="00A06B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EA30DD"/>
    <w:pPr>
      <w:numPr>
        <w:numId w:val="13"/>
      </w:numPr>
    </w:pPr>
  </w:style>
  <w:style w:type="character" w:styleId="Kop3Char" w:customStyle="1">
    <w:name w:val="Kop 3 Char"/>
    <w:link w:val="Kop3"/>
    <w:locked/>
    <w:rsid w:val="0042053A"/>
    <w:rPr>
      <w:rFonts w:ascii="Verdana" w:hAnsi="Verdana" w:cs="Arial"/>
      <w:b/>
      <w:bCs/>
      <w:color w:val="000000" w:themeColor="text1"/>
      <w:sz w:val="16"/>
      <w:szCs w:val="16"/>
      <w:lang w:val="nl-BE"/>
    </w:rPr>
  </w:style>
  <w:style w:type="table" w:styleId="GridTable4-Accent11" w:customStyle="1">
    <w:name w:val="Grid Table 4 - Accent 11"/>
    <w:basedOn w:val="Standaardtabel"/>
    <w:uiPriority w:val="49"/>
    <w:rsid w:val="002C22F4"/>
    <w:rPr>
      <w:rFonts w:eastAsia="Times New Roman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CharChar10" w:customStyle="1">
    <w:name w:val="Char Char10"/>
    <w:basedOn w:val="Standaardalinea-lettertype"/>
    <w:rsid w:val="00B80560"/>
    <w:rPr>
      <w:rFonts w:ascii="Arial" w:hAnsi="Arial" w:cs="Arial"/>
      <w:b/>
      <w:bCs/>
      <w:color w:val="000000"/>
      <w:lang w:val="nl-NL" w:eastAsia="nl-NL" w:bidi="ar-SA"/>
    </w:rPr>
  </w:style>
  <w:style w:type="character" w:styleId="LijstalineaChar" w:customStyle="1">
    <w:name w:val="Lijstalinea Char"/>
    <w:aliases w:val="-_BOMW Char"/>
    <w:basedOn w:val="Standaardalinea-lettertype"/>
    <w:link w:val="Lijstalinea"/>
    <w:uiPriority w:val="34"/>
    <w:locked/>
    <w:rsid w:val="00EA30DD"/>
    <w:rPr>
      <w:rFonts w:ascii="Verdana" w:hAnsi="Verdana"/>
      <w:color w:val="000000" w:themeColor="text1"/>
      <w:sz w:val="16"/>
      <w:szCs w:val="16"/>
      <w:lang w:val="nl-BE"/>
    </w:rPr>
  </w:style>
  <w:style w:type="character" w:styleId="Titelvanboek">
    <w:name w:val="Book Title"/>
    <w:basedOn w:val="Standaardalinea-lettertype"/>
    <w:uiPriority w:val="33"/>
    <w:qFormat/>
    <w:rsid w:val="00FE1E5D"/>
    <w:rPr>
      <w:iCs/>
      <w:spacing w:val="0"/>
    </w:rPr>
  </w:style>
  <w:style w:type="character" w:styleId="Intensieveverwijzing">
    <w:name w:val="Intense Reference"/>
    <w:aliases w:val="Kop tabel"/>
    <w:basedOn w:val="Standaardalinea-lettertype"/>
    <w:uiPriority w:val="32"/>
    <w:qFormat/>
    <w:rsid w:val="001F61F4"/>
    <w:rPr>
      <w:rFonts w:eastAsiaTheme="minorHAnsi" w:cstheme="minorBidi"/>
      <w:b/>
      <w:color w:val="FFFFFF" w:themeColor="background1"/>
      <w:lang w:eastAsia="en-US"/>
    </w:rPr>
  </w:style>
  <w:style w:type="paragraph" w:styleId="Documenttitel" w:customStyle="1">
    <w:name w:val="Documenttitel"/>
    <w:basedOn w:val="Standaard"/>
    <w:link w:val="DocumenttitelChar"/>
    <w:qFormat/>
    <w:rsid w:val="00FE1E5D"/>
    <w:rPr>
      <w:b/>
      <w:sz w:val="28"/>
      <w:szCs w:val="24"/>
    </w:rPr>
  </w:style>
  <w:style w:type="paragraph" w:styleId="Voorwoord" w:customStyle="1">
    <w:name w:val="Voorwoord"/>
    <w:basedOn w:val="Standaard"/>
    <w:link w:val="VoorwoordChar1"/>
    <w:qFormat/>
    <w:rsid w:val="00FE1E5D"/>
    <w:pPr>
      <w:pBdr>
        <w:bottom w:val="single" w:color="auto" w:sz="4" w:space="1"/>
      </w:pBdr>
      <w:spacing w:after="240"/>
    </w:pPr>
    <w:rPr>
      <w:b/>
      <w:sz w:val="24"/>
    </w:rPr>
  </w:style>
  <w:style w:type="character" w:styleId="DocumenttitelChar" w:customStyle="1">
    <w:name w:val="Documenttitel Char"/>
    <w:basedOn w:val="Standaardalinea-lettertype"/>
    <w:link w:val="Documenttitel"/>
    <w:rsid w:val="00FE1E5D"/>
    <w:rPr>
      <w:rFonts w:ascii="Verdana" w:hAnsi="Verdana"/>
      <w:b/>
      <w:color w:val="000000" w:themeColor="text1"/>
      <w:sz w:val="28"/>
      <w:szCs w:val="24"/>
      <w:lang w:val="nl-BE"/>
    </w:rPr>
  </w:style>
  <w:style w:type="character" w:styleId="Subtieleverwijzing">
    <w:name w:val="Subtle Reference"/>
    <w:basedOn w:val="Standaardalinea-lettertype"/>
    <w:uiPriority w:val="31"/>
    <w:qFormat/>
    <w:rsid w:val="00B83EAF"/>
    <w:rPr>
      <w:smallCaps/>
      <w:color w:val="5A5A5A" w:themeColor="text1" w:themeTint="A5"/>
    </w:rPr>
  </w:style>
  <w:style w:type="character" w:styleId="VoorwoordChar1" w:customStyle="1">
    <w:name w:val="Voorwoord Char1"/>
    <w:basedOn w:val="Standaardalinea-lettertype"/>
    <w:link w:val="Voorwoord"/>
    <w:rsid w:val="00FE1E5D"/>
    <w:rPr>
      <w:rFonts w:ascii="Verdana" w:hAnsi="Verdana"/>
      <w:b/>
      <w:color w:val="000000" w:themeColor="text1"/>
      <w:sz w:val="24"/>
      <w:szCs w:val="16"/>
      <w:lang w:val="nl-BE"/>
    </w:rPr>
  </w:style>
  <w:style w:type="paragraph" w:styleId="msonormal0" w:customStyle="1">
    <w:name w:val="msonormal"/>
    <w:basedOn w:val="Standaard"/>
    <w:rsid w:val="00BB1577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/>
      <w:color w:val="auto"/>
      <w:sz w:val="24"/>
      <w:szCs w:val="24"/>
      <w:lang w:val="nl-NL"/>
    </w:rPr>
  </w:style>
  <w:style w:type="paragraph" w:styleId="TableParagraph" w:customStyle="1">
    <w:name w:val="Table Paragraph"/>
    <w:basedOn w:val="Standaard"/>
    <w:uiPriority w:val="1"/>
    <w:qFormat/>
    <w:rsid w:val="00BB1577"/>
    <w:pPr>
      <w:widowControl w:val="0"/>
      <w:autoSpaceDE w:val="0"/>
      <w:autoSpaceDN w:val="0"/>
      <w:spacing w:line="240" w:lineRule="auto"/>
      <w:jc w:val="left"/>
    </w:pPr>
    <w:rPr>
      <w:rFonts w:ascii="Arial" w:hAnsi="Arial" w:eastAsia="Arial" w:cs="Arial"/>
      <w:color w:val="auto"/>
      <w:sz w:val="22"/>
      <w:szCs w:val="22"/>
      <w:lang w:val="nl-NL" w:bidi="nl-NL"/>
    </w:rPr>
  </w:style>
  <w:style w:type="table" w:styleId="TableNormal1" w:customStyle="1">
    <w:name w:val="Table Normal1"/>
    <w:uiPriority w:val="2"/>
    <w:semiHidden/>
    <w:qFormat/>
    <w:rsid w:val="00BB1577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Normal10" w:customStyle="1">
    <w:name w:val="Table Normal10"/>
    <w:uiPriority w:val="2"/>
    <w:semiHidden/>
    <w:unhideWhenUsed/>
    <w:qFormat/>
    <w:rsid w:val="000E7B4F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1">
    <w:name w:val="Table Normal2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1">
    <w:name w:val="Table Normal3"/>
    <w:uiPriority w:val="2"/>
    <w:semiHidden/>
    <w:unhideWhenUsed/>
    <w:qFormat/>
    <w:rsid w:val="00DE3B15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leid" w:customStyle="1">
    <w:name w:val="Inleid"/>
    <w:basedOn w:val="Voorwoord"/>
    <w:link w:val="InleidChar"/>
    <w:qFormat/>
    <w:rsid w:val="00342FE3"/>
  </w:style>
  <w:style w:type="paragraph" w:styleId="Begrippenlijstkop" w:customStyle="1">
    <w:name w:val="Begrippenlijst kop"/>
    <w:basedOn w:val="Kop4"/>
    <w:link w:val="BegrippenlijstkopChar"/>
    <w:qFormat/>
    <w:rsid w:val="00D95DCC"/>
  </w:style>
  <w:style w:type="character" w:styleId="InleidChar" w:customStyle="1">
    <w:name w:val="Inleid Char"/>
    <w:basedOn w:val="VoorwoordChar1"/>
    <w:link w:val="Inleid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paragraph" w:styleId="Inhoudsop" w:customStyle="1">
    <w:name w:val="Inhoudsop"/>
    <w:basedOn w:val="Voorwoord"/>
    <w:link w:val="InhoudsopChar"/>
    <w:qFormat/>
    <w:rsid w:val="00342FE3"/>
  </w:style>
  <w:style w:type="character" w:styleId="BegrippenlijstkopChar" w:customStyle="1">
    <w:name w:val="Begrippenlijst kop Char"/>
    <w:basedOn w:val="VoorwoordChar1"/>
    <w:link w:val="Begrippenlijstkop"/>
    <w:rsid w:val="00D95DCC"/>
    <w:rPr>
      <w:rFonts w:ascii="Verdana" w:hAnsi="Verdana"/>
      <w:b/>
      <w:bCs/>
      <w:color w:val="000000" w:themeColor="text1"/>
      <w:sz w:val="16"/>
      <w:szCs w:val="28"/>
      <w:lang w:val="nl-BE"/>
    </w:rPr>
  </w:style>
  <w:style w:type="character" w:styleId="InhoudsopChar" w:customStyle="1">
    <w:name w:val="Inhoudsop Char"/>
    <w:basedOn w:val="VoorwoordChar1"/>
    <w:link w:val="Inhoudsop"/>
    <w:rsid w:val="00342FE3"/>
    <w:rPr>
      <w:rFonts w:ascii="Verdana" w:hAnsi="Verdana"/>
      <w:b/>
      <w:color w:val="000000" w:themeColor="text1"/>
      <w:sz w:val="24"/>
      <w:szCs w:val="16"/>
      <w:lang w:val="nl-BE"/>
    </w:rPr>
  </w:style>
  <w:style w:type="table" w:styleId="Rastertabel4-Accent1">
    <w:name w:val="Grid Table 4 Accent 1"/>
    <w:basedOn w:val="Standaardtabel"/>
    <w:uiPriority w:val="49"/>
    <w:rsid w:val="005E18EE"/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Normal4" w:customStyle="1">
    <w:name w:val="Table Normal4"/>
    <w:uiPriority w:val="2"/>
    <w:semiHidden/>
    <w:unhideWhenUsed/>
    <w:qFormat/>
    <w:rsid w:val="003D7E0F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5Bijlage" w:customStyle="1">
    <w:name w:val="Kop 5 Bijlage"/>
    <w:basedOn w:val="Kop4"/>
    <w:link w:val="Kop5BijlageChar"/>
    <w:qFormat/>
    <w:rsid w:val="002715D8"/>
    <w:rPr>
      <w:sz w:val="24"/>
      <w:szCs w:val="24"/>
    </w:rPr>
  </w:style>
  <w:style w:type="paragraph" w:styleId="Kop6Bijlage" w:customStyle="1">
    <w:name w:val="Kop 6 Bijlage"/>
    <w:basedOn w:val="Lijstalinea"/>
    <w:link w:val="Kop6BijlageChar"/>
    <w:qFormat/>
    <w:rsid w:val="009C19ED"/>
    <w:pPr>
      <w:numPr>
        <w:numId w:val="56"/>
      </w:numPr>
      <w:spacing w:before="240" w:after="120"/>
      <w:ind w:left="714" w:hanging="714"/>
    </w:pPr>
    <w:rPr>
      <w:b/>
      <w:sz w:val="20"/>
      <w:szCs w:val="20"/>
    </w:rPr>
  </w:style>
  <w:style w:type="character" w:styleId="Kop5BijlageChar" w:customStyle="1">
    <w:name w:val="Kop 5 Bijlage Char"/>
    <w:basedOn w:val="Kop4Char"/>
    <w:link w:val="Kop5Bijlage"/>
    <w:rsid w:val="002715D8"/>
    <w:rPr>
      <w:rFonts w:ascii="Verdana" w:hAnsi="Verdana"/>
      <w:b/>
      <w:bCs/>
      <w:color w:val="000000" w:themeColor="text1"/>
      <w:sz w:val="24"/>
      <w:szCs w:val="24"/>
      <w:lang w:val="nl-BE"/>
    </w:rPr>
  </w:style>
  <w:style w:type="character" w:styleId="Kop6BijlageChar" w:customStyle="1">
    <w:name w:val="Kop 6 Bijlage Char"/>
    <w:basedOn w:val="LijstalineaChar"/>
    <w:link w:val="Kop6Bijlage"/>
    <w:rsid w:val="009C19ED"/>
    <w:rPr>
      <w:rFonts w:ascii="Verdana" w:hAnsi="Verdana"/>
      <w:b/>
      <w:color w:val="000000" w:themeColor="text1"/>
      <w:sz w:val="16"/>
      <w:szCs w:val="16"/>
      <w:lang w:val="nl-BE"/>
    </w:rPr>
  </w:style>
  <w:style w:type="table" w:styleId="Tabelrasterlicht">
    <w:name w:val="Grid Table Light"/>
    <w:basedOn w:val="Standaardtabel"/>
    <w:uiPriority w:val="40"/>
    <w:rsid w:val="001842B1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Onopgelostemelding">
    <w:name w:val="Unresolved Mention"/>
    <w:basedOn w:val="Standaardalinea-lettertype"/>
    <w:uiPriority w:val="99"/>
    <w:semiHidden/>
    <w:unhideWhenUsed/>
    <w:rsid w:val="00D57E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1">
          <w:marLeft w:val="-77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94">
              <w:marLeft w:val="450"/>
              <w:marRight w:val="45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4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798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986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8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9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86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798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7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863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98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9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is.QNEXTION\Documents\Drechtsteden\_templates\A08%20Projecteindrap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3" ma:contentTypeDescription="Een nieuw document maken." ma:contentTypeScope="" ma:versionID="c7cf9dc23984c0ba7e7ea7092b36b2a1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214EEBB8-20F9-434E-BC10-6C6488A827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39E8E-B6F8-4F52-B01A-DA6F84D4F959}"/>
</file>

<file path=customXml/itemProps3.xml><?xml version="1.0" encoding="utf-8"?>
<ds:datastoreItem xmlns:ds="http://schemas.openxmlformats.org/officeDocument/2006/customXml" ds:itemID="{C9017B34-191B-450C-BFD3-DC4E62A4C6C3}"/>
</file>

<file path=customXml/itemProps4.xml><?xml version="1.0" encoding="utf-8"?>
<ds:datastoreItem xmlns:ds="http://schemas.openxmlformats.org/officeDocument/2006/customXml" ds:itemID="{9E4CBAB0-42BF-455B-B527-76EB13FFBB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A08 Projecteindrapport</ap:Template>
  <ap:Application>Microsoft Word for the web</ap:Application>
  <ap:DocSecurity>0</ap:DocSecurity>
  <ap:ScaleCrop>false</ap:ScaleCrop>
  <ap:Company>Servicegemeente Dordrecht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Sander Clement</dc:creator>
  <keywords/>
  <dc:description/>
  <lastModifiedBy>Clement, SR (Sander)</lastModifiedBy>
  <revision>14</revision>
  <lastPrinted>2022-04-21T12:51:00.0000000Z</lastPrinted>
  <dcterms:created xsi:type="dcterms:W3CDTF">2022-04-21T13:01:00.0000000Z</dcterms:created>
  <dcterms:modified xsi:type="dcterms:W3CDTF">2024-06-25T21:36:27.6370747Z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Vul documentnummer in</vt:lpwstr>
  </property>
  <property fmtid="{D5CDD505-2E9C-101B-9397-08002B2CF9AE}" pid="3" name="Datum">
    <vt:lpwstr>Vul datum in</vt:lpwstr>
  </property>
  <property fmtid="{D5CDD505-2E9C-101B-9397-08002B2CF9AE}" pid="4" name="Versie">
    <vt:lpwstr>Vul versienummer in</vt:lpwstr>
  </property>
  <property fmtid="{D5CDD505-2E9C-101B-9397-08002B2CF9AE}" pid="5" name="Status">
    <vt:lpwstr>Concept</vt:lpwstr>
  </property>
  <property fmtid="{D5CDD505-2E9C-101B-9397-08002B2CF9AE}" pid="6" name="Project">
    <vt:lpwstr>ICT op orde</vt:lpwstr>
  </property>
  <property fmtid="{D5CDD505-2E9C-101B-9397-08002B2CF9AE}" pid="7" name="ContentTypeId">
    <vt:lpwstr>0x010100B7E94B00C071FD4EB9663E7ACF598BB0</vt:lpwstr>
  </property>
</Properties>
</file>